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5E2CA" w14:textId="0ECD4248"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52258A">
        <w:rPr>
          <w:rFonts w:ascii="Arial" w:hAnsi="Arial" w:cs="Arial"/>
          <w:b/>
          <w:bCs/>
          <w:noProof/>
          <w:sz w:val="24"/>
          <w:szCs w:val="24"/>
        </w:rPr>
        <w:t>2</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CA0783">
        <w:rPr>
          <w:rFonts w:ascii="Arial" w:hAnsi="Arial" w:cs="Arial"/>
          <w:b/>
          <w:bCs/>
          <w:noProof/>
          <w:sz w:val="24"/>
          <w:szCs w:val="24"/>
        </w:rPr>
        <w:t>8696</w:t>
      </w:r>
      <w:bookmarkStart w:id="0" w:name="_GoBack"/>
      <w:bookmarkEnd w:id="0"/>
    </w:p>
    <w:p w14:paraId="651A0DE9" w14:textId="33151C20"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1</w:t>
      </w:r>
      <w:r w:rsidR="0052258A">
        <w:rPr>
          <w:rFonts w:ascii="Arial" w:hAnsi="Arial" w:cs="Arial"/>
          <w:b/>
          <w:bCs/>
          <w:sz w:val="24"/>
          <w:szCs w:val="24"/>
        </w:rPr>
        <w:t>6</w:t>
      </w:r>
      <w:r>
        <w:rPr>
          <w:rFonts w:ascii="Arial" w:hAnsi="Arial" w:cs="Arial"/>
          <w:b/>
          <w:bCs/>
          <w:sz w:val="24"/>
          <w:szCs w:val="24"/>
        </w:rPr>
        <w:t xml:space="preserve"> </w:t>
      </w:r>
      <w:r w:rsidR="00810CE9" w:rsidRPr="00810CE9">
        <w:rPr>
          <w:rFonts w:ascii="Arial" w:hAnsi="Arial" w:cs="Arial"/>
          <w:b/>
          <w:bCs/>
          <w:sz w:val="24"/>
          <w:szCs w:val="24"/>
        </w:rPr>
        <w:t xml:space="preserve">– </w:t>
      </w:r>
      <w:r w:rsidR="0052258A">
        <w:rPr>
          <w:rFonts w:ascii="Arial" w:hAnsi="Arial" w:cs="Arial"/>
          <w:b/>
          <w:bCs/>
          <w:sz w:val="24"/>
          <w:szCs w:val="24"/>
        </w:rPr>
        <w:t>20</w:t>
      </w:r>
      <w:r w:rsidR="00BE7D3D">
        <w:rPr>
          <w:rFonts w:ascii="Arial" w:hAnsi="Arial" w:cs="Arial"/>
          <w:b/>
          <w:bCs/>
          <w:sz w:val="24"/>
          <w:szCs w:val="24"/>
        </w:rPr>
        <w:t xml:space="preserve"> </w:t>
      </w:r>
      <w:r w:rsidR="0052258A">
        <w:rPr>
          <w:rFonts w:ascii="Arial" w:hAnsi="Arial" w:cs="Arial"/>
          <w:b/>
          <w:bCs/>
          <w:sz w:val="24"/>
          <w:szCs w:val="24"/>
        </w:rPr>
        <w:t>November</w:t>
      </w:r>
      <w:r w:rsidR="00810CE9" w:rsidRPr="00810CE9">
        <w:rPr>
          <w:rFonts w:ascii="Arial" w:hAnsi="Arial" w:cs="Arial"/>
          <w:b/>
          <w:bCs/>
          <w:sz w:val="24"/>
          <w:szCs w:val="24"/>
        </w:rPr>
        <w:t>, 2020</w:t>
      </w:r>
      <w:r w:rsidR="00B24CE0" w:rsidRPr="00F76B76">
        <w:rPr>
          <w:rFonts w:ascii="Arial" w:hAnsi="Arial" w:cs="Arial"/>
          <w:b/>
          <w:bCs/>
          <w:noProof/>
        </w:rPr>
        <w:tab/>
      </w:r>
    </w:p>
    <w:p w14:paraId="33949C21" w14:textId="0BC4964A"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14:paraId="67367AD3" w14:textId="2432B68E"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BE7D3D">
        <w:rPr>
          <w:rFonts w:ascii="Arial" w:hAnsi="Arial" w:cs="Arial"/>
          <w:b/>
          <w:noProof/>
        </w:rPr>
        <w:t xml:space="preserve">2: Evaluation - </w:t>
      </w:r>
      <w:r w:rsidR="00BE7D3D" w:rsidRPr="00BE7D3D">
        <w:rPr>
          <w:rFonts w:ascii="Arial" w:hAnsi="Arial" w:cs="Arial"/>
          <w:b/>
          <w:noProof/>
        </w:rPr>
        <w:t>Reselection Aspects</w:t>
      </w:r>
    </w:p>
    <w:p w14:paraId="3012CC84" w14:textId="77777777"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14:paraId="5C3CB1F4" w14:textId="77777777"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14:paraId="1F83BADB" w14:textId="77777777"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14:paraId="1BA4158A" w14:textId="26F484AE"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 xml:space="preserve">an </w:t>
      </w:r>
      <w:r w:rsidR="0052258A">
        <w:rPr>
          <w:rFonts w:ascii="Arial" w:hAnsi="Arial" w:cs="Arial"/>
          <w:i/>
          <w:noProof/>
        </w:rPr>
        <w:t xml:space="preserve">update on </w:t>
      </w:r>
      <w:r w:rsidR="00810CE9">
        <w:rPr>
          <w:rFonts w:ascii="Arial" w:hAnsi="Arial" w:cs="Arial"/>
          <w:i/>
          <w:noProof/>
        </w:rPr>
        <w:t xml:space="preserve">evaluation </w:t>
      </w:r>
      <w:r w:rsidR="0052258A">
        <w:rPr>
          <w:rFonts w:ascii="Arial" w:hAnsi="Arial" w:cs="Arial"/>
          <w:i/>
          <w:noProof/>
        </w:rPr>
        <w:t>of</w:t>
      </w:r>
      <w:r w:rsidR="00810CE9">
        <w:rPr>
          <w:rFonts w:ascii="Arial" w:hAnsi="Arial" w:cs="Arial"/>
          <w:i/>
          <w:noProof/>
        </w:rPr>
        <w:t xml:space="preserve"> KI#</w:t>
      </w:r>
      <w:r w:rsidR="00BE7D3D">
        <w:rPr>
          <w:rFonts w:ascii="Arial" w:hAnsi="Arial" w:cs="Arial"/>
          <w:i/>
          <w:noProof/>
        </w:rPr>
        <w:t>2</w:t>
      </w:r>
      <w:r w:rsidR="0052258A">
        <w:rPr>
          <w:rFonts w:ascii="Arial" w:hAnsi="Arial" w:cs="Arial"/>
          <w:i/>
          <w:noProof/>
        </w:rPr>
        <w:t xml:space="preserve"> solutions</w:t>
      </w:r>
      <w:r w:rsidR="00BE7D3D">
        <w:rPr>
          <w:rFonts w:ascii="Arial" w:hAnsi="Arial" w:cs="Arial"/>
          <w:i/>
          <w:noProof/>
        </w:rPr>
        <w:t xml:space="preserve"> regarding </w:t>
      </w:r>
      <w:r w:rsidR="000930C3">
        <w:rPr>
          <w:rFonts w:ascii="Arial" w:hAnsi="Arial" w:cs="Arial"/>
          <w:i/>
          <w:noProof/>
        </w:rPr>
        <w:t>reselection aspects.</w:t>
      </w:r>
    </w:p>
    <w:p w14:paraId="00DB0888" w14:textId="77777777"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14:paraId="20663228" w14:textId="75D8310E" w:rsidR="002073EE" w:rsidRDefault="00753E54" w:rsidP="00753E54">
      <w:pPr>
        <w:pStyle w:val="B1"/>
        <w:ind w:left="0" w:firstLine="0"/>
      </w:pPr>
      <w:r>
        <w:t xml:space="preserve">This contribution paper proposes an </w:t>
      </w:r>
      <w:r w:rsidR="002C0B26">
        <w:t xml:space="preserve">update on </w:t>
      </w:r>
      <w:r>
        <w:t>evaluation for the reselection aspect of KI#2.</w:t>
      </w:r>
    </w:p>
    <w:p w14:paraId="047196A8" w14:textId="23BD1B94" w:rsidR="002C0B26" w:rsidRPr="002073EE" w:rsidRDefault="002C0B26" w:rsidP="00753E54">
      <w:pPr>
        <w:pStyle w:val="B1"/>
        <w:ind w:left="0" w:firstLine="0"/>
        <w:rPr>
          <w:noProof/>
          <w:lang w:eastAsia="ko-KR"/>
        </w:rPr>
      </w:pPr>
      <w:r>
        <w:t xml:space="preserve">The update corrects the table 7.2.2.3 and proposes changes for 7.2.5 to </w:t>
      </w:r>
      <w:r w:rsidR="0051207A">
        <w:t>align with the last revision of solution #26.</w:t>
      </w:r>
    </w:p>
    <w:p w14:paraId="0B9EEC32" w14:textId="77777777" w:rsidR="009E3C54" w:rsidRDefault="009E3C54" w:rsidP="009E3C54">
      <w:pPr>
        <w:pStyle w:val="1"/>
        <w:rPr>
          <w:noProof/>
          <w:lang w:eastAsia="ko-KR"/>
        </w:rPr>
      </w:pPr>
      <w:bookmarkStart w:id="1" w:name="_Toc524945853"/>
      <w:r>
        <w:rPr>
          <w:noProof/>
          <w:lang w:eastAsia="ko-KR"/>
        </w:rPr>
        <w:t>2</w:t>
      </w:r>
      <w:r>
        <w:rPr>
          <w:noProof/>
        </w:rPr>
        <w:t>. Text Propos</w:t>
      </w:r>
      <w:r>
        <w:rPr>
          <w:noProof/>
          <w:lang w:eastAsia="ko-KR"/>
        </w:rPr>
        <w:t>al</w:t>
      </w:r>
    </w:p>
    <w:p w14:paraId="6AD7EE76" w14:textId="77777777" w:rsidR="00886188" w:rsidRDefault="006E4663" w:rsidP="00D373C1">
      <w:pPr>
        <w:ind w:left="1170" w:hanging="1170"/>
        <w:rPr>
          <w:noProof/>
          <w:lang w:eastAsia="zh-CN"/>
        </w:rPr>
      </w:pPr>
      <w:r>
        <w:rPr>
          <w:lang w:eastAsia="zh-CN"/>
        </w:rPr>
        <w:t xml:space="preserve">It is proposed to adopt the following text within the </w:t>
      </w:r>
      <w:r>
        <w:rPr>
          <w:rFonts w:eastAsia="SimSun"/>
          <w:lang w:eastAsia="zh-CN"/>
        </w:rPr>
        <w:t>TR 23.700-91</w:t>
      </w:r>
      <w:r>
        <w:rPr>
          <w:lang w:eastAsia="zh-CN"/>
        </w:rPr>
        <w:t>.</w:t>
      </w:r>
    </w:p>
    <w:p w14:paraId="78E41CD3" w14:textId="77777777" w:rsidR="00332ADC" w:rsidRPr="00D373C1" w:rsidRDefault="00332ADC" w:rsidP="00D373C1">
      <w:pPr>
        <w:ind w:left="1170" w:hanging="1170"/>
        <w:rPr>
          <w:noProof/>
          <w:lang w:eastAsia="zh-CN"/>
        </w:rPr>
      </w:pPr>
    </w:p>
    <w:p w14:paraId="6232C383" w14:textId="1C713182"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xml:space="preserve">*** Start of the </w:t>
      </w:r>
      <w:r w:rsidR="0052258A">
        <w:rPr>
          <w:noProof/>
          <w:color w:val="FF0000"/>
          <w:sz w:val="36"/>
          <w:szCs w:val="36"/>
          <w:lang w:eastAsia="ko-KR"/>
        </w:rPr>
        <w:t xml:space="preserve">1st </w:t>
      </w:r>
      <w:r w:rsidRPr="00C91B83">
        <w:rPr>
          <w:noProof/>
          <w:color w:val="FF0000"/>
          <w:sz w:val="36"/>
          <w:szCs w:val="36"/>
          <w:lang w:eastAsia="ko-KR"/>
        </w:rPr>
        <w:t>change</w:t>
      </w:r>
      <w:r w:rsidR="00332ADC">
        <w:rPr>
          <w:noProof/>
          <w:color w:val="FF0000"/>
          <w:sz w:val="36"/>
          <w:szCs w:val="36"/>
          <w:lang w:eastAsia="ko-KR"/>
        </w:rPr>
        <w:t xml:space="preserve"> </w:t>
      </w:r>
      <w:r w:rsidRPr="00C91B83">
        <w:rPr>
          <w:noProof/>
          <w:color w:val="FF0000"/>
          <w:sz w:val="36"/>
          <w:szCs w:val="36"/>
          <w:lang w:eastAsia="ko-KR"/>
        </w:rPr>
        <w:t>***</w:t>
      </w:r>
      <w:bookmarkStart w:id="2" w:name="_Toc435670434"/>
      <w:bookmarkStart w:id="3" w:name="_Toc436124704"/>
      <w:bookmarkStart w:id="4" w:name="_Toc484181143"/>
    </w:p>
    <w:p w14:paraId="33CC4608" w14:textId="77777777" w:rsidR="0052258A" w:rsidRPr="007A7E5C" w:rsidRDefault="0052258A" w:rsidP="0052258A">
      <w:pPr>
        <w:pStyle w:val="3"/>
      </w:pPr>
      <w:bookmarkStart w:id="5" w:name="_Toc54770437"/>
      <w:bookmarkStart w:id="6" w:name="_Toc54779790"/>
      <w:bookmarkStart w:id="7" w:name="_Toc54786750"/>
      <w:bookmarkStart w:id="8" w:name="_Toc55126704"/>
      <w:bookmarkEnd w:id="1"/>
      <w:bookmarkEnd w:id="2"/>
      <w:bookmarkEnd w:id="3"/>
      <w:bookmarkEnd w:id="4"/>
      <w:r w:rsidRPr="007A7E5C">
        <w:t>7.2.2</w:t>
      </w:r>
      <w:r w:rsidRPr="007A7E5C">
        <w:tab/>
        <w:t>Solution evaluation per category</w:t>
      </w:r>
      <w:bookmarkEnd w:id="5"/>
      <w:bookmarkEnd w:id="6"/>
      <w:bookmarkEnd w:id="7"/>
      <w:bookmarkEnd w:id="8"/>
    </w:p>
    <w:p w14:paraId="3EA782D7" w14:textId="77777777" w:rsidR="0052258A" w:rsidRPr="007A7E5C" w:rsidRDefault="0052258A" w:rsidP="0052258A">
      <w:r w:rsidRPr="007A7E5C">
        <w:t>Solutions #9, #15, #22, #35, #39, and #58 assume a setup with multiple NWDAF instances, therefore are marked as related to Key Issue #2, while the solutions mainly concern introducing a functionality or new NF targeting efficient data collection, storage, and/or coordination. These solutions can be applied to any kind of multiple NWDAF deployment. The solutions should be discussed in detail as part of evaluation on Key Issue #11, and therefore are skipped in this evaluation on Key Issue #2 related aspects.</w:t>
      </w:r>
    </w:p>
    <w:p w14:paraId="3B533518" w14:textId="77777777" w:rsidR="0052258A" w:rsidRPr="007A7E5C" w:rsidRDefault="0052258A" w:rsidP="0052258A">
      <w:r w:rsidRPr="007A7E5C">
        <w:t>Table 7.2.2-1 lists solutions focusing on the interaction of NWDAFs in a hierarchical NWDAF architecture, in order to support collection and aggregation of data and/or Analytics at higher layer / Central NWDAFs:</w:t>
      </w:r>
    </w:p>
    <w:p w14:paraId="02289C09" w14:textId="77777777" w:rsidR="0052258A" w:rsidRPr="007A7E5C" w:rsidRDefault="0052258A" w:rsidP="0052258A">
      <w:pPr>
        <w:pStyle w:val="B1"/>
      </w:pPr>
      <w:r w:rsidRPr="007A7E5C">
        <w:t>-</w:t>
      </w:r>
      <w:r w:rsidRPr="007A7E5C">
        <w:tab/>
        <w:t>Column "Architecture" indicates whether the solution assumes a distributed and/or hierarchical NWDAF architecture.</w:t>
      </w:r>
    </w:p>
    <w:p w14:paraId="6AF6AF3A" w14:textId="77777777" w:rsidR="0052258A" w:rsidRPr="007A7E5C" w:rsidRDefault="0052258A" w:rsidP="0052258A">
      <w:pPr>
        <w:pStyle w:val="B1"/>
      </w:pPr>
      <w:r w:rsidRPr="007A7E5C">
        <w:t>-</w:t>
      </w:r>
      <w:r w:rsidRPr="007A7E5C">
        <w:tab/>
        <w:t>Column "Data collection and/or Analytics aggregation" indicates whether the solution targets collection and/or aggregation of data and/or Analytics.</w:t>
      </w:r>
    </w:p>
    <w:p w14:paraId="14AD397D" w14:textId="77777777" w:rsidR="0052258A" w:rsidRPr="007A7E5C" w:rsidRDefault="0052258A" w:rsidP="0052258A">
      <w:pPr>
        <w:pStyle w:val="B1"/>
      </w:pPr>
      <w:r w:rsidRPr="007A7E5C">
        <w:t>-</w:t>
      </w:r>
      <w:r w:rsidRPr="007A7E5C">
        <w:tab/>
        <w:t>Column "Impacts to NWDAF" indicates changes required to the NWDAF as specified in Rel-16.</w:t>
      </w:r>
    </w:p>
    <w:p w14:paraId="54832CBA" w14:textId="77777777" w:rsidR="0052258A" w:rsidRPr="007A7E5C" w:rsidRDefault="0052258A" w:rsidP="0052258A">
      <w:pPr>
        <w:pStyle w:val="B1"/>
      </w:pPr>
      <w:r w:rsidRPr="007A7E5C">
        <w:t>-</w:t>
      </w:r>
      <w:r w:rsidRPr="007A7E5C">
        <w:tab/>
        <w:t>Column "Impacts to NWDAF registration" indicates where the NWDAF registers (e.g. in NRF, UDM) its capabilities. This is in addition to "regular" NWDAF registration in NRF like any other NF. The column lists additional information registered for the NWDAF besides the information already specified in TS</w:t>
      </w:r>
      <w:r>
        <w:t> </w:t>
      </w:r>
      <w:r w:rsidRPr="007A7E5C">
        <w:t>23.288</w:t>
      </w:r>
      <w:r>
        <w:t> </w:t>
      </w:r>
      <w:r w:rsidRPr="007A7E5C">
        <w:t>[5].</w:t>
      </w:r>
    </w:p>
    <w:p w14:paraId="4757BDE0" w14:textId="77777777" w:rsidR="0052258A" w:rsidRPr="007A7E5C" w:rsidRDefault="0052258A" w:rsidP="0052258A">
      <w:pPr>
        <w:pStyle w:val="B1"/>
      </w:pPr>
      <w:r w:rsidRPr="007A7E5C">
        <w:t>-</w:t>
      </w:r>
      <w:r w:rsidRPr="007A7E5C">
        <w:tab/>
        <w:t>Column "Impacts to other entities" lists impacts to other NFs than NWDAF and NRF.</w:t>
      </w:r>
    </w:p>
    <w:p w14:paraId="0C1C2035" w14:textId="77777777" w:rsidR="0052258A" w:rsidRPr="007A7E5C" w:rsidRDefault="0052258A" w:rsidP="0052258A">
      <w:pPr>
        <w:pStyle w:val="NO"/>
      </w:pPr>
      <w:r w:rsidRPr="007A7E5C">
        <w:t>NOTE</w:t>
      </w:r>
      <w:r>
        <w:t> </w:t>
      </w:r>
      <w:r w:rsidRPr="007A7E5C">
        <w:t>1:</w:t>
      </w:r>
      <w:r w:rsidRPr="007A7E5C">
        <w:tab/>
        <w:t>The solutions use different terminology to indicate whether an NWDAF is on a higher / top / upper / 1st layer vs. lower / bottom / 2</w:t>
      </w:r>
      <w:r w:rsidRPr="007A7E5C">
        <w:rPr>
          <w:vertAlign w:val="superscript"/>
        </w:rPr>
        <w:t>nd</w:t>
      </w:r>
      <w:r w:rsidRPr="007A7E5C">
        <w:t xml:space="preserve"> layer of the hierarchy, while other solutions use "central NWDAF" vs "distributed NWDAF". Table 7.2.2-1 tries to align the terminology used in the different solutions.</w:t>
      </w:r>
    </w:p>
    <w:p w14:paraId="2E0C3EF6" w14:textId="77777777" w:rsidR="0052258A" w:rsidRPr="007A7E5C" w:rsidRDefault="0052258A" w:rsidP="0052258A">
      <w:pPr>
        <w:pStyle w:val="TH"/>
      </w:pPr>
      <w:r w:rsidRPr="007A7E5C">
        <w:lastRenderedPageBreak/>
        <w:t>Table 7.2.2-1: Solutions focusing on the NWDAF interactions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34"/>
        <w:gridCol w:w="2076"/>
        <w:gridCol w:w="2126"/>
        <w:gridCol w:w="1985"/>
        <w:gridCol w:w="1842"/>
      </w:tblGrid>
      <w:tr w:rsidR="0052258A" w:rsidRPr="007A7E5C" w14:paraId="26F082AB" w14:textId="77777777" w:rsidTr="00896364">
        <w:trPr>
          <w:cantSplit/>
          <w:trHeight w:val="193"/>
          <w:tblHeader/>
        </w:trPr>
        <w:tc>
          <w:tcPr>
            <w:tcW w:w="363" w:type="dxa"/>
          </w:tcPr>
          <w:p w14:paraId="26D83591" w14:textId="77777777" w:rsidR="0052258A" w:rsidRPr="007A7E5C" w:rsidRDefault="0052258A" w:rsidP="00896364">
            <w:pPr>
              <w:pStyle w:val="TAH"/>
              <w:rPr>
                <w:lang w:eastAsia="zh-CN"/>
              </w:rPr>
            </w:pPr>
            <w:r w:rsidRPr="007A7E5C">
              <w:rPr>
                <w:lang w:eastAsia="zh-CN"/>
              </w:rPr>
              <w:t>Sol#</w:t>
            </w:r>
          </w:p>
        </w:tc>
        <w:tc>
          <w:tcPr>
            <w:tcW w:w="1134" w:type="dxa"/>
          </w:tcPr>
          <w:p w14:paraId="4F8BB91E" w14:textId="77777777" w:rsidR="0052258A" w:rsidRPr="007A7E5C" w:rsidRDefault="0052258A" w:rsidP="00896364">
            <w:pPr>
              <w:pStyle w:val="TAH"/>
              <w:rPr>
                <w:lang w:eastAsia="zh-CN"/>
              </w:rPr>
            </w:pPr>
            <w:r w:rsidRPr="007A7E5C">
              <w:rPr>
                <w:lang w:eastAsia="zh-CN"/>
              </w:rPr>
              <w:t>Architecture</w:t>
            </w:r>
          </w:p>
        </w:tc>
        <w:tc>
          <w:tcPr>
            <w:tcW w:w="2076" w:type="dxa"/>
          </w:tcPr>
          <w:p w14:paraId="3E498BA4" w14:textId="77777777" w:rsidR="0052258A" w:rsidRPr="007A7E5C" w:rsidRDefault="0052258A" w:rsidP="00896364">
            <w:pPr>
              <w:pStyle w:val="TAH"/>
              <w:rPr>
                <w:lang w:eastAsia="zh-CN"/>
              </w:rPr>
            </w:pPr>
            <w:r w:rsidRPr="007A7E5C">
              <w:rPr>
                <w:lang w:eastAsia="zh-CN"/>
              </w:rPr>
              <w:t>Data collection and/or Analytics Aggregation</w:t>
            </w:r>
          </w:p>
        </w:tc>
        <w:tc>
          <w:tcPr>
            <w:tcW w:w="2126" w:type="dxa"/>
          </w:tcPr>
          <w:p w14:paraId="267EE0F4" w14:textId="77777777" w:rsidR="0052258A" w:rsidRPr="007A7E5C" w:rsidRDefault="0052258A" w:rsidP="00896364">
            <w:pPr>
              <w:pStyle w:val="TAH"/>
              <w:rPr>
                <w:lang w:eastAsia="zh-CN"/>
              </w:rPr>
            </w:pPr>
            <w:r w:rsidRPr="007A7E5C">
              <w:rPr>
                <w:lang w:eastAsia="zh-CN"/>
              </w:rPr>
              <w:t>Impacts to NWDAF</w:t>
            </w:r>
          </w:p>
        </w:tc>
        <w:tc>
          <w:tcPr>
            <w:tcW w:w="1985" w:type="dxa"/>
          </w:tcPr>
          <w:p w14:paraId="6C88CA54" w14:textId="77777777" w:rsidR="0052258A" w:rsidRPr="007A7E5C" w:rsidRDefault="0052258A" w:rsidP="00896364">
            <w:pPr>
              <w:pStyle w:val="TAH"/>
              <w:rPr>
                <w:lang w:eastAsia="zh-CN"/>
              </w:rPr>
            </w:pPr>
            <w:r w:rsidRPr="007A7E5C">
              <w:rPr>
                <w:lang w:eastAsia="zh-CN"/>
              </w:rPr>
              <w:t>Impacts to NWDAF registration</w:t>
            </w:r>
          </w:p>
        </w:tc>
        <w:tc>
          <w:tcPr>
            <w:tcW w:w="1842" w:type="dxa"/>
          </w:tcPr>
          <w:p w14:paraId="56C6E29D" w14:textId="77777777" w:rsidR="0052258A" w:rsidRPr="007A7E5C" w:rsidRDefault="0052258A" w:rsidP="00896364">
            <w:pPr>
              <w:pStyle w:val="TAH"/>
              <w:rPr>
                <w:lang w:eastAsia="zh-CN"/>
              </w:rPr>
            </w:pPr>
            <w:r w:rsidRPr="007A7E5C">
              <w:rPr>
                <w:lang w:eastAsia="zh-CN"/>
              </w:rPr>
              <w:t>Impacts to other entities</w:t>
            </w:r>
          </w:p>
        </w:tc>
      </w:tr>
      <w:tr w:rsidR="0052258A" w:rsidRPr="007A7E5C" w14:paraId="73CD2484" w14:textId="77777777" w:rsidTr="00896364">
        <w:trPr>
          <w:cantSplit/>
          <w:trHeight w:val="191"/>
        </w:trPr>
        <w:tc>
          <w:tcPr>
            <w:tcW w:w="363" w:type="dxa"/>
          </w:tcPr>
          <w:p w14:paraId="73D1A798" w14:textId="77777777" w:rsidR="0052258A" w:rsidRPr="007A7E5C" w:rsidRDefault="0052258A" w:rsidP="00896364">
            <w:pPr>
              <w:pStyle w:val="TAH"/>
              <w:rPr>
                <w:lang w:eastAsia="zh-CN"/>
              </w:rPr>
            </w:pPr>
            <w:r w:rsidRPr="007A7E5C">
              <w:rPr>
                <w:lang w:eastAsia="zh-CN"/>
              </w:rPr>
              <w:t>11</w:t>
            </w:r>
          </w:p>
        </w:tc>
        <w:tc>
          <w:tcPr>
            <w:tcW w:w="1134" w:type="dxa"/>
          </w:tcPr>
          <w:p w14:paraId="4D176B61" w14:textId="77777777" w:rsidR="0052258A" w:rsidRPr="007A7E5C" w:rsidRDefault="0052258A" w:rsidP="00896364">
            <w:pPr>
              <w:pStyle w:val="TAL"/>
              <w:rPr>
                <w:lang w:eastAsia="zh-CN"/>
              </w:rPr>
            </w:pPr>
            <w:r w:rsidRPr="007A7E5C">
              <w:rPr>
                <w:lang w:eastAsia="zh-CN"/>
              </w:rPr>
              <w:t>Hierarchical (2 layers).</w:t>
            </w:r>
          </w:p>
          <w:p w14:paraId="167F3724" w14:textId="77777777" w:rsidR="0052258A" w:rsidRPr="007A7E5C" w:rsidRDefault="0052258A" w:rsidP="00896364">
            <w:pPr>
              <w:pStyle w:val="TAL"/>
              <w:rPr>
                <w:lang w:eastAsia="zh-CN"/>
              </w:rPr>
            </w:pPr>
          </w:p>
          <w:p w14:paraId="29731DD2" w14:textId="77777777" w:rsidR="0052258A" w:rsidRPr="007A7E5C" w:rsidRDefault="0052258A" w:rsidP="00896364">
            <w:pPr>
              <w:pStyle w:val="TAL"/>
              <w:rPr>
                <w:lang w:eastAsia="zh-CN"/>
              </w:rPr>
            </w:pPr>
            <w:r w:rsidRPr="007A7E5C">
              <w:rPr>
                <w:lang w:eastAsia="zh-CN"/>
              </w:rPr>
              <w:t>Low layer NWDAFs serve specific NFs.</w:t>
            </w:r>
          </w:p>
        </w:tc>
        <w:tc>
          <w:tcPr>
            <w:tcW w:w="2076" w:type="dxa"/>
          </w:tcPr>
          <w:p w14:paraId="404BCE8A" w14:textId="77777777" w:rsidR="0052258A" w:rsidRPr="007A7E5C" w:rsidRDefault="0052258A" w:rsidP="00896364">
            <w:pPr>
              <w:pStyle w:val="TAL"/>
              <w:rPr>
                <w:lang w:eastAsia="zh-CN"/>
              </w:rPr>
            </w:pPr>
            <w:r w:rsidRPr="007A7E5C">
              <w:rPr>
                <w:lang w:eastAsia="zh-CN"/>
              </w:rPr>
              <w:t>Top layer NWDAF collects and aggregates Analytics from distributed NWDAFs.</w:t>
            </w:r>
          </w:p>
        </w:tc>
        <w:tc>
          <w:tcPr>
            <w:tcW w:w="2126" w:type="dxa"/>
          </w:tcPr>
          <w:p w14:paraId="373F6863" w14:textId="77777777" w:rsidR="0052258A" w:rsidRPr="007A7E5C" w:rsidRDefault="0052258A" w:rsidP="00896364">
            <w:pPr>
              <w:pStyle w:val="TAL"/>
              <w:rPr>
                <w:lang w:eastAsia="zh-CN"/>
              </w:rPr>
            </w:pPr>
            <w:r w:rsidRPr="007A7E5C">
              <w:rPr>
                <w:lang w:eastAsia="zh-CN"/>
              </w:rPr>
              <w:t>Top layer NWDAF registers low layer NWDAFs and controls their cooperation.</w:t>
            </w:r>
          </w:p>
        </w:tc>
        <w:tc>
          <w:tcPr>
            <w:tcW w:w="1985" w:type="dxa"/>
          </w:tcPr>
          <w:p w14:paraId="16947928" w14:textId="77777777" w:rsidR="0052258A" w:rsidRDefault="0052258A" w:rsidP="00896364">
            <w:pPr>
              <w:pStyle w:val="TAL"/>
              <w:rPr>
                <w:lang w:eastAsia="zh-CN"/>
              </w:rPr>
            </w:pPr>
            <w:r w:rsidRPr="007A7E5C">
              <w:rPr>
                <w:lang w:eastAsia="zh-CN"/>
              </w:rPr>
              <w:t>Top layer NWDAF registers in NRF.</w:t>
            </w:r>
          </w:p>
          <w:p w14:paraId="58F8A92E" w14:textId="77777777" w:rsidR="0052258A" w:rsidRDefault="0052258A" w:rsidP="00896364">
            <w:pPr>
              <w:pStyle w:val="TAL"/>
              <w:rPr>
                <w:lang w:eastAsia="zh-CN"/>
              </w:rPr>
            </w:pPr>
          </w:p>
          <w:p w14:paraId="567F25A6" w14:textId="77777777" w:rsidR="0052258A" w:rsidRPr="007A7E5C" w:rsidRDefault="0052258A" w:rsidP="00896364">
            <w:pPr>
              <w:pStyle w:val="TAL"/>
              <w:rPr>
                <w:lang w:eastAsia="zh-CN"/>
              </w:rPr>
            </w:pPr>
            <w:r w:rsidRPr="007A7E5C">
              <w:rPr>
                <w:lang w:eastAsia="zh-CN"/>
              </w:rPr>
              <w:t>Low layer NWDAF registers with top layer NWDAF or with NRF.</w:t>
            </w:r>
          </w:p>
        </w:tc>
        <w:tc>
          <w:tcPr>
            <w:tcW w:w="1842" w:type="dxa"/>
          </w:tcPr>
          <w:p w14:paraId="66D42645" w14:textId="77777777" w:rsidR="0052258A" w:rsidRPr="007A7E5C" w:rsidRDefault="0052258A" w:rsidP="00896364">
            <w:pPr>
              <w:pStyle w:val="TAL"/>
              <w:rPr>
                <w:lang w:eastAsia="zh-CN"/>
              </w:rPr>
            </w:pPr>
          </w:p>
        </w:tc>
      </w:tr>
      <w:tr w:rsidR="0052258A" w:rsidRPr="007A7E5C" w14:paraId="213DD41D" w14:textId="77777777" w:rsidTr="00896364">
        <w:trPr>
          <w:cantSplit/>
          <w:trHeight w:val="191"/>
        </w:trPr>
        <w:tc>
          <w:tcPr>
            <w:tcW w:w="363" w:type="dxa"/>
          </w:tcPr>
          <w:p w14:paraId="1FFEDB09" w14:textId="77777777" w:rsidR="0052258A" w:rsidRPr="007A7E5C" w:rsidRDefault="0052258A" w:rsidP="00896364">
            <w:pPr>
              <w:pStyle w:val="TAH"/>
              <w:rPr>
                <w:lang w:eastAsia="zh-CN"/>
              </w:rPr>
            </w:pPr>
            <w:r w:rsidRPr="007A7E5C">
              <w:rPr>
                <w:lang w:eastAsia="zh-CN"/>
              </w:rPr>
              <w:t>16</w:t>
            </w:r>
          </w:p>
        </w:tc>
        <w:tc>
          <w:tcPr>
            <w:tcW w:w="1134" w:type="dxa"/>
          </w:tcPr>
          <w:p w14:paraId="0F259E25" w14:textId="77777777" w:rsidR="0052258A" w:rsidRPr="007A7E5C" w:rsidRDefault="0052258A" w:rsidP="00896364">
            <w:pPr>
              <w:pStyle w:val="TAL"/>
              <w:rPr>
                <w:lang w:eastAsia="zh-CN"/>
              </w:rPr>
            </w:pPr>
            <w:r w:rsidRPr="007A7E5C">
              <w:rPr>
                <w:lang w:eastAsia="zh-CN"/>
              </w:rPr>
              <w:t>Hierarchical with dynamic NWDAF to hierarchy mapping.</w:t>
            </w:r>
          </w:p>
        </w:tc>
        <w:tc>
          <w:tcPr>
            <w:tcW w:w="2076" w:type="dxa"/>
          </w:tcPr>
          <w:p w14:paraId="3130BBEC" w14:textId="77777777" w:rsidR="0052258A" w:rsidRPr="007A7E5C" w:rsidRDefault="0052258A" w:rsidP="00896364">
            <w:pPr>
              <w:pStyle w:val="TAL"/>
              <w:rPr>
                <w:lang w:eastAsia="zh-CN"/>
              </w:rPr>
            </w:pPr>
            <w:r w:rsidRPr="007A7E5C">
              <w:rPr>
                <w:lang w:eastAsia="zh-CN"/>
              </w:rPr>
              <w:t>Higher layer NWDAF can perform data collection on behalf of lower layer NWDAFs if multiple NWDAF in lower layer need the data.</w:t>
            </w:r>
          </w:p>
        </w:tc>
        <w:tc>
          <w:tcPr>
            <w:tcW w:w="2126" w:type="dxa"/>
          </w:tcPr>
          <w:p w14:paraId="35A61557" w14:textId="77777777" w:rsidR="0052258A" w:rsidRPr="007A7E5C" w:rsidRDefault="0052258A" w:rsidP="00896364">
            <w:pPr>
              <w:pStyle w:val="TAL"/>
              <w:rPr>
                <w:lang w:eastAsia="zh-CN"/>
              </w:rPr>
            </w:pPr>
            <w:r w:rsidRPr="007A7E5C">
              <w:rPr>
                <w:lang w:eastAsia="zh-CN"/>
              </w:rPr>
              <w:t>Coordination for data collection using "local mapping mechanism".</w:t>
            </w:r>
          </w:p>
          <w:p w14:paraId="3F8D84D2" w14:textId="77777777" w:rsidR="0052258A" w:rsidRPr="007A7E5C" w:rsidRDefault="0052258A" w:rsidP="00896364">
            <w:pPr>
              <w:pStyle w:val="TAL"/>
              <w:rPr>
                <w:lang w:eastAsia="zh-CN"/>
              </w:rPr>
            </w:pPr>
          </w:p>
          <w:p w14:paraId="332D3A71" w14:textId="77777777" w:rsidR="0052258A" w:rsidRPr="007A7E5C" w:rsidRDefault="0052258A" w:rsidP="00896364">
            <w:pPr>
              <w:pStyle w:val="TAL"/>
              <w:rPr>
                <w:lang w:eastAsia="zh-CN"/>
              </w:rPr>
            </w:pPr>
            <w:r w:rsidRPr="007A7E5C">
              <w:rPr>
                <w:lang w:eastAsia="zh-CN"/>
              </w:rPr>
              <w:t>DCCF functionality. See Note 1.</w:t>
            </w:r>
          </w:p>
          <w:p w14:paraId="6927C5D5" w14:textId="77777777" w:rsidR="0052258A" w:rsidRPr="007A7E5C" w:rsidRDefault="0052258A" w:rsidP="00896364">
            <w:pPr>
              <w:pStyle w:val="TAL"/>
              <w:rPr>
                <w:lang w:eastAsia="zh-CN"/>
              </w:rPr>
            </w:pPr>
          </w:p>
          <w:p w14:paraId="35DD72D7" w14:textId="77777777" w:rsidR="0052258A" w:rsidRPr="007A7E5C" w:rsidRDefault="0052258A" w:rsidP="00896364">
            <w:pPr>
              <w:pStyle w:val="TAL"/>
              <w:rPr>
                <w:lang w:eastAsia="zh-CN"/>
              </w:rPr>
            </w:pPr>
            <w:r w:rsidRPr="007A7E5C">
              <w:rPr>
                <w:lang w:eastAsia="zh-CN"/>
              </w:rPr>
              <w:t>Expose collected data.</w:t>
            </w:r>
          </w:p>
          <w:p w14:paraId="0B8B829E" w14:textId="77777777" w:rsidR="0052258A" w:rsidRPr="007A7E5C" w:rsidRDefault="0052258A" w:rsidP="00896364">
            <w:pPr>
              <w:pStyle w:val="TAL"/>
              <w:rPr>
                <w:lang w:eastAsia="zh-CN"/>
              </w:rPr>
            </w:pPr>
          </w:p>
          <w:p w14:paraId="021E9914" w14:textId="77777777" w:rsidR="0052258A" w:rsidRPr="007A7E5C" w:rsidRDefault="0052258A" w:rsidP="00896364">
            <w:pPr>
              <w:pStyle w:val="TAL"/>
              <w:rPr>
                <w:lang w:eastAsia="zh-CN"/>
              </w:rPr>
            </w:pPr>
            <w:r w:rsidRPr="007A7E5C">
              <w:rPr>
                <w:lang w:eastAsia="zh-CN"/>
              </w:rPr>
              <w:t>Maintain hierarchy information.</w:t>
            </w:r>
          </w:p>
        </w:tc>
        <w:tc>
          <w:tcPr>
            <w:tcW w:w="1985" w:type="dxa"/>
          </w:tcPr>
          <w:p w14:paraId="6AE35826" w14:textId="77777777" w:rsidR="0052258A" w:rsidRPr="007A7E5C" w:rsidRDefault="0052258A" w:rsidP="00896364">
            <w:pPr>
              <w:pStyle w:val="TAL"/>
              <w:rPr>
                <w:lang w:eastAsia="zh-CN"/>
              </w:rPr>
            </w:pPr>
            <w:r w:rsidRPr="007A7E5C">
              <w:rPr>
                <w:lang w:eastAsia="zh-CN"/>
              </w:rPr>
              <w:t>NWDAFs query NRF to identify other NWDAFs in upper and lower layers.</w:t>
            </w:r>
          </w:p>
        </w:tc>
        <w:tc>
          <w:tcPr>
            <w:tcW w:w="1842" w:type="dxa"/>
          </w:tcPr>
          <w:p w14:paraId="2EB99960" w14:textId="77777777" w:rsidR="0052258A" w:rsidRPr="007A7E5C" w:rsidRDefault="0052258A" w:rsidP="00896364">
            <w:pPr>
              <w:pStyle w:val="TAL"/>
              <w:rPr>
                <w:lang w:eastAsia="zh-CN"/>
              </w:rPr>
            </w:pPr>
            <w:r w:rsidRPr="007A7E5C">
              <w:rPr>
                <w:lang w:eastAsia="zh-CN"/>
              </w:rPr>
              <w:t xml:space="preserve">NWDAF service consumers subscribe to </w:t>
            </w:r>
            <w:r w:rsidRPr="007A7E5C">
              <w:rPr>
                <w:u w:val="single"/>
                <w:lang w:eastAsia="zh-CN"/>
              </w:rPr>
              <w:t>lower</w:t>
            </w:r>
            <w:r w:rsidRPr="007A7E5C">
              <w:rPr>
                <w:lang w:eastAsia="zh-CN"/>
              </w:rPr>
              <w:t xml:space="preserve"> layer NWDAF. </w:t>
            </w:r>
          </w:p>
        </w:tc>
      </w:tr>
      <w:tr w:rsidR="0052258A" w:rsidRPr="007A7E5C" w14:paraId="2468F23F" w14:textId="77777777" w:rsidTr="00896364">
        <w:trPr>
          <w:cantSplit/>
          <w:trHeight w:val="191"/>
        </w:trPr>
        <w:tc>
          <w:tcPr>
            <w:tcW w:w="363" w:type="dxa"/>
          </w:tcPr>
          <w:p w14:paraId="5BFF2703" w14:textId="77777777" w:rsidR="0052258A" w:rsidRPr="007A7E5C" w:rsidRDefault="0052258A" w:rsidP="00896364">
            <w:pPr>
              <w:pStyle w:val="TAH"/>
              <w:rPr>
                <w:lang w:eastAsia="zh-CN"/>
              </w:rPr>
            </w:pPr>
            <w:r w:rsidRPr="007A7E5C">
              <w:rPr>
                <w:lang w:eastAsia="zh-CN"/>
              </w:rPr>
              <w:t>17</w:t>
            </w:r>
          </w:p>
        </w:tc>
        <w:tc>
          <w:tcPr>
            <w:tcW w:w="1134" w:type="dxa"/>
          </w:tcPr>
          <w:p w14:paraId="66888D0E" w14:textId="77777777" w:rsidR="0052258A" w:rsidRPr="007A7E5C" w:rsidRDefault="0052258A" w:rsidP="00896364">
            <w:pPr>
              <w:pStyle w:val="TAL"/>
              <w:rPr>
                <w:lang w:eastAsia="zh-CN"/>
              </w:rPr>
            </w:pPr>
            <w:r w:rsidRPr="007A7E5C">
              <w:rPr>
                <w:lang w:eastAsia="zh-CN"/>
              </w:rPr>
              <w:t>Hierarchical</w:t>
            </w:r>
            <w:r>
              <w:rPr>
                <w:lang w:eastAsia="zh-CN"/>
              </w:rPr>
              <w:t xml:space="preserve"> </w:t>
            </w:r>
            <w:r w:rsidRPr="007A7E5C">
              <w:rPr>
                <w:lang w:eastAsia="zh-CN"/>
              </w:rPr>
              <w:t>with dynamic NWDAF to hierarchy mapping.</w:t>
            </w:r>
          </w:p>
        </w:tc>
        <w:tc>
          <w:tcPr>
            <w:tcW w:w="2076" w:type="dxa"/>
          </w:tcPr>
          <w:p w14:paraId="1F9852AA" w14:textId="77777777" w:rsidR="0052258A" w:rsidRPr="007A7E5C" w:rsidRDefault="0052258A" w:rsidP="00896364">
            <w:pPr>
              <w:pStyle w:val="TAL"/>
              <w:rPr>
                <w:lang w:eastAsia="zh-CN"/>
              </w:rPr>
            </w:pPr>
            <w:r w:rsidRPr="007A7E5C">
              <w:rPr>
                <w:lang w:eastAsia="zh-CN"/>
              </w:rPr>
              <w:t>Higher layer NWDAF collects plain data (mode #1), aggregated data (mode #2), Analytics Output (mode #3), or a mix (mode #4).</w:t>
            </w:r>
          </w:p>
        </w:tc>
        <w:tc>
          <w:tcPr>
            <w:tcW w:w="2126" w:type="dxa"/>
          </w:tcPr>
          <w:p w14:paraId="31A811E9" w14:textId="77777777" w:rsidR="0052258A" w:rsidRPr="007A7E5C" w:rsidRDefault="0052258A" w:rsidP="00896364">
            <w:pPr>
              <w:pStyle w:val="TAL"/>
              <w:rPr>
                <w:lang w:eastAsia="zh-CN"/>
              </w:rPr>
            </w:pPr>
            <w:r w:rsidRPr="007A7E5C">
              <w:rPr>
                <w:lang w:eastAsia="zh-CN"/>
              </w:rPr>
              <w:t>Expose collected data.</w:t>
            </w:r>
          </w:p>
          <w:p w14:paraId="17C3DC6E" w14:textId="77777777" w:rsidR="0052258A" w:rsidRPr="007A7E5C" w:rsidRDefault="0052258A" w:rsidP="00896364">
            <w:pPr>
              <w:pStyle w:val="TAL"/>
              <w:rPr>
                <w:lang w:eastAsia="zh-CN"/>
              </w:rPr>
            </w:pPr>
          </w:p>
          <w:p w14:paraId="4FEC380F" w14:textId="77777777" w:rsidR="0052258A" w:rsidRPr="007A7E5C" w:rsidRDefault="0052258A" w:rsidP="00896364">
            <w:pPr>
              <w:pStyle w:val="TAL"/>
              <w:rPr>
                <w:lang w:eastAsia="zh-CN"/>
              </w:rPr>
            </w:pPr>
            <w:r w:rsidRPr="007A7E5C">
              <w:rPr>
                <w:lang w:eastAsia="zh-CN"/>
              </w:rPr>
              <w:t>Aggregate Analytics.</w:t>
            </w:r>
          </w:p>
        </w:tc>
        <w:tc>
          <w:tcPr>
            <w:tcW w:w="1985" w:type="dxa"/>
          </w:tcPr>
          <w:p w14:paraId="342F77F5" w14:textId="77777777" w:rsidR="0052258A" w:rsidRPr="007A7E5C" w:rsidRDefault="0052258A" w:rsidP="00896364">
            <w:pPr>
              <w:pStyle w:val="TAL"/>
              <w:rPr>
                <w:lang w:eastAsia="zh-CN"/>
              </w:rPr>
            </w:pPr>
            <w:r w:rsidRPr="007A7E5C">
              <w:rPr>
                <w:lang w:eastAsia="zh-CN"/>
              </w:rPr>
              <w:t>NRF is extended to identify the lowest possible NWDAF in the hierarchy matching the consumer request.</w:t>
            </w:r>
          </w:p>
        </w:tc>
        <w:tc>
          <w:tcPr>
            <w:tcW w:w="1842" w:type="dxa"/>
          </w:tcPr>
          <w:p w14:paraId="1C19CA0C" w14:textId="77777777" w:rsidR="0052258A" w:rsidRPr="007A7E5C" w:rsidRDefault="0052258A" w:rsidP="00896364">
            <w:pPr>
              <w:pStyle w:val="TAL"/>
              <w:rPr>
                <w:lang w:eastAsia="zh-CN"/>
              </w:rPr>
            </w:pPr>
          </w:p>
        </w:tc>
      </w:tr>
      <w:tr w:rsidR="0052258A" w:rsidRPr="007A7E5C" w14:paraId="46E228A8" w14:textId="77777777" w:rsidTr="00896364">
        <w:trPr>
          <w:cantSplit/>
          <w:trHeight w:val="191"/>
        </w:trPr>
        <w:tc>
          <w:tcPr>
            <w:tcW w:w="363" w:type="dxa"/>
          </w:tcPr>
          <w:p w14:paraId="69222417" w14:textId="77777777" w:rsidR="0052258A" w:rsidRPr="007A7E5C" w:rsidRDefault="0052258A" w:rsidP="00896364">
            <w:pPr>
              <w:pStyle w:val="TAH"/>
              <w:rPr>
                <w:lang w:eastAsia="zh-CN"/>
              </w:rPr>
            </w:pPr>
            <w:r w:rsidRPr="007A7E5C">
              <w:rPr>
                <w:lang w:eastAsia="zh-CN"/>
              </w:rPr>
              <w:t>18</w:t>
            </w:r>
          </w:p>
        </w:tc>
        <w:tc>
          <w:tcPr>
            <w:tcW w:w="1134" w:type="dxa"/>
          </w:tcPr>
          <w:p w14:paraId="5DCF71F3" w14:textId="77777777" w:rsidR="0052258A" w:rsidRPr="007A7E5C" w:rsidRDefault="0052258A" w:rsidP="00896364">
            <w:pPr>
              <w:pStyle w:val="TAL"/>
              <w:rPr>
                <w:lang w:eastAsia="zh-CN"/>
              </w:rPr>
            </w:pPr>
            <w:r w:rsidRPr="007A7E5C">
              <w:rPr>
                <w:lang w:eastAsia="zh-CN"/>
              </w:rPr>
              <w:t>Hierarchical</w:t>
            </w:r>
            <w:r>
              <w:rPr>
                <w:lang w:eastAsia="zh-CN"/>
              </w:rPr>
              <w:t xml:space="preserve"> </w:t>
            </w:r>
            <w:r w:rsidRPr="007A7E5C">
              <w:rPr>
                <w:lang w:eastAsia="zh-CN"/>
              </w:rPr>
              <w:t>with dynamic NWDAF to hierarchy mapping.</w:t>
            </w:r>
          </w:p>
        </w:tc>
        <w:tc>
          <w:tcPr>
            <w:tcW w:w="2076" w:type="dxa"/>
          </w:tcPr>
          <w:p w14:paraId="7A53712F" w14:textId="77777777" w:rsidR="0052258A" w:rsidRPr="007A7E5C" w:rsidRDefault="0052258A" w:rsidP="00896364">
            <w:pPr>
              <w:pStyle w:val="TAL"/>
              <w:rPr>
                <w:lang w:eastAsia="zh-CN"/>
              </w:rPr>
            </w:pPr>
            <w:r w:rsidRPr="007A7E5C">
              <w:rPr>
                <w:lang w:eastAsia="zh-CN"/>
              </w:rPr>
              <w:t>Higher layer NWDAF may obtain data from lower layer NWDAFs if data is already collected in lower layer NWDAFs.</w:t>
            </w:r>
          </w:p>
        </w:tc>
        <w:tc>
          <w:tcPr>
            <w:tcW w:w="2126" w:type="dxa"/>
          </w:tcPr>
          <w:p w14:paraId="6E2A0637" w14:textId="77777777" w:rsidR="0052258A" w:rsidRPr="007A7E5C" w:rsidRDefault="0052258A" w:rsidP="00896364">
            <w:pPr>
              <w:pStyle w:val="TAL"/>
              <w:rPr>
                <w:lang w:eastAsia="zh-CN"/>
              </w:rPr>
            </w:pPr>
            <w:r w:rsidRPr="007A7E5C">
              <w:rPr>
                <w:lang w:eastAsia="zh-CN"/>
              </w:rPr>
              <w:t>Coordination for data collection using "local mapping mechanism".</w:t>
            </w:r>
          </w:p>
          <w:p w14:paraId="5D3D6CC8" w14:textId="77777777" w:rsidR="0052258A" w:rsidRPr="007A7E5C" w:rsidRDefault="0052258A" w:rsidP="00896364">
            <w:pPr>
              <w:pStyle w:val="TAL"/>
              <w:rPr>
                <w:lang w:eastAsia="zh-CN"/>
              </w:rPr>
            </w:pPr>
          </w:p>
          <w:p w14:paraId="188317CA" w14:textId="77777777" w:rsidR="0052258A" w:rsidRPr="007A7E5C" w:rsidRDefault="0052258A" w:rsidP="00896364">
            <w:pPr>
              <w:pStyle w:val="TAL"/>
              <w:rPr>
                <w:lang w:eastAsia="zh-CN"/>
              </w:rPr>
            </w:pPr>
            <w:r w:rsidRPr="007A7E5C">
              <w:rPr>
                <w:lang w:eastAsia="zh-CN"/>
              </w:rPr>
              <w:t>DCCF functionality. See Note 2.</w:t>
            </w:r>
          </w:p>
          <w:p w14:paraId="78345FC5" w14:textId="77777777" w:rsidR="0052258A" w:rsidRPr="007A7E5C" w:rsidRDefault="0052258A" w:rsidP="00896364">
            <w:pPr>
              <w:pStyle w:val="TAL"/>
              <w:rPr>
                <w:lang w:eastAsia="zh-CN"/>
              </w:rPr>
            </w:pPr>
          </w:p>
          <w:p w14:paraId="0C4AFC09" w14:textId="77777777" w:rsidR="0052258A" w:rsidRPr="007A7E5C" w:rsidRDefault="0052258A" w:rsidP="00896364">
            <w:pPr>
              <w:pStyle w:val="TAL"/>
              <w:rPr>
                <w:lang w:eastAsia="zh-CN"/>
              </w:rPr>
            </w:pPr>
            <w:r w:rsidRPr="007A7E5C">
              <w:rPr>
                <w:lang w:eastAsia="zh-CN"/>
              </w:rPr>
              <w:t>Expose collected data.</w:t>
            </w:r>
          </w:p>
          <w:p w14:paraId="33B3954D" w14:textId="77777777" w:rsidR="0052258A" w:rsidRPr="007A7E5C" w:rsidRDefault="0052258A" w:rsidP="00896364">
            <w:pPr>
              <w:pStyle w:val="TAL"/>
              <w:rPr>
                <w:lang w:eastAsia="zh-CN"/>
              </w:rPr>
            </w:pPr>
          </w:p>
          <w:p w14:paraId="0B736F03" w14:textId="77777777" w:rsidR="0052258A" w:rsidRPr="007A7E5C" w:rsidRDefault="0052258A" w:rsidP="00896364">
            <w:pPr>
              <w:pStyle w:val="TAL"/>
              <w:rPr>
                <w:lang w:eastAsia="zh-CN"/>
              </w:rPr>
            </w:pPr>
            <w:r w:rsidRPr="007A7E5C">
              <w:rPr>
                <w:lang w:eastAsia="zh-CN"/>
              </w:rPr>
              <w:t>Maintain hierarchy information.</w:t>
            </w:r>
          </w:p>
        </w:tc>
        <w:tc>
          <w:tcPr>
            <w:tcW w:w="1985" w:type="dxa"/>
          </w:tcPr>
          <w:p w14:paraId="667676DE" w14:textId="77777777" w:rsidR="0052258A" w:rsidRPr="007A7E5C" w:rsidRDefault="0052258A" w:rsidP="00896364">
            <w:pPr>
              <w:pStyle w:val="TAL"/>
              <w:rPr>
                <w:lang w:eastAsia="zh-CN"/>
              </w:rPr>
            </w:pPr>
            <w:r w:rsidRPr="007A7E5C">
              <w:rPr>
                <w:lang w:eastAsia="zh-CN"/>
              </w:rPr>
              <w:t>NWDAFs query NRF to identify other NWDAFs in upper and lower levels.</w:t>
            </w:r>
          </w:p>
        </w:tc>
        <w:tc>
          <w:tcPr>
            <w:tcW w:w="1842" w:type="dxa"/>
          </w:tcPr>
          <w:p w14:paraId="69BB0600" w14:textId="77777777" w:rsidR="0052258A" w:rsidRPr="007A7E5C" w:rsidRDefault="0052258A" w:rsidP="00896364">
            <w:pPr>
              <w:pStyle w:val="TAL"/>
              <w:rPr>
                <w:lang w:eastAsia="zh-CN"/>
              </w:rPr>
            </w:pPr>
            <w:r w:rsidRPr="007A7E5C">
              <w:rPr>
                <w:lang w:eastAsia="zh-CN"/>
              </w:rPr>
              <w:t xml:space="preserve">NWDAF service consumers subscribe to </w:t>
            </w:r>
            <w:r w:rsidRPr="007A7E5C">
              <w:rPr>
                <w:u w:val="single"/>
                <w:lang w:eastAsia="zh-CN"/>
              </w:rPr>
              <w:t>top</w:t>
            </w:r>
            <w:r w:rsidRPr="007A7E5C">
              <w:rPr>
                <w:lang w:eastAsia="zh-CN"/>
              </w:rPr>
              <w:t xml:space="preserve"> layer NWDAF.</w:t>
            </w:r>
          </w:p>
        </w:tc>
      </w:tr>
      <w:tr w:rsidR="0052258A" w:rsidRPr="007A7E5C" w14:paraId="4823F820" w14:textId="77777777" w:rsidTr="00896364">
        <w:trPr>
          <w:cantSplit/>
          <w:trHeight w:val="191"/>
        </w:trPr>
        <w:tc>
          <w:tcPr>
            <w:tcW w:w="363" w:type="dxa"/>
          </w:tcPr>
          <w:p w14:paraId="6D3E9C21" w14:textId="77777777" w:rsidR="0052258A" w:rsidRPr="007A7E5C" w:rsidRDefault="0052258A" w:rsidP="00896364">
            <w:pPr>
              <w:pStyle w:val="TAH"/>
              <w:rPr>
                <w:lang w:eastAsia="zh-CN"/>
              </w:rPr>
            </w:pPr>
            <w:r w:rsidRPr="007A7E5C">
              <w:rPr>
                <w:lang w:eastAsia="zh-CN"/>
              </w:rPr>
              <w:t>53</w:t>
            </w:r>
          </w:p>
        </w:tc>
        <w:tc>
          <w:tcPr>
            <w:tcW w:w="1134" w:type="dxa"/>
          </w:tcPr>
          <w:p w14:paraId="15F89BCC" w14:textId="77777777" w:rsidR="0052258A" w:rsidRPr="007A7E5C" w:rsidRDefault="0052258A" w:rsidP="00896364">
            <w:pPr>
              <w:pStyle w:val="TAL"/>
              <w:rPr>
                <w:lang w:eastAsia="zh-CN"/>
              </w:rPr>
            </w:pPr>
            <w:r w:rsidRPr="007A7E5C">
              <w:rPr>
                <w:lang w:eastAsia="zh-CN"/>
              </w:rPr>
              <w:t>Distributed or hierarchical.</w:t>
            </w:r>
          </w:p>
        </w:tc>
        <w:tc>
          <w:tcPr>
            <w:tcW w:w="2076" w:type="dxa"/>
          </w:tcPr>
          <w:p w14:paraId="7D7D93AF" w14:textId="77777777" w:rsidR="0052258A" w:rsidRPr="007A7E5C" w:rsidRDefault="0052258A" w:rsidP="00896364">
            <w:pPr>
              <w:pStyle w:val="TAL"/>
              <w:rPr>
                <w:lang w:eastAsia="zh-CN"/>
              </w:rPr>
            </w:pPr>
            <w:r w:rsidRPr="007A7E5C">
              <w:rPr>
                <w:lang w:eastAsia="zh-CN"/>
              </w:rPr>
              <w:t>Option 1: Central NWDAF collects analytics and/or data from distributed NWDAFs.</w:t>
            </w:r>
          </w:p>
          <w:p w14:paraId="559791B7" w14:textId="77777777" w:rsidR="0052258A" w:rsidRPr="007A7E5C" w:rsidRDefault="0052258A" w:rsidP="00896364">
            <w:pPr>
              <w:pStyle w:val="TAL"/>
              <w:rPr>
                <w:lang w:eastAsia="zh-CN"/>
              </w:rPr>
            </w:pPr>
          </w:p>
          <w:p w14:paraId="32BDFE1C" w14:textId="77777777" w:rsidR="0052258A" w:rsidRPr="007A7E5C" w:rsidRDefault="0052258A" w:rsidP="00896364">
            <w:pPr>
              <w:pStyle w:val="TAL"/>
              <w:rPr>
                <w:lang w:eastAsia="zh-CN"/>
              </w:rPr>
            </w:pPr>
            <w:r w:rsidRPr="007A7E5C">
              <w:rPr>
                <w:lang w:eastAsia="zh-CN"/>
              </w:rPr>
              <w:t>Option 2: Distributed NWDAFs cooperate with each other.</w:t>
            </w:r>
          </w:p>
          <w:p w14:paraId="3DCA4FD7" w14:textId="77777777" w:rsidR="0052258A" w:rsidRPr="007A7E5C" w:rsidRDefault="0052258A" w:rsidP="00896364">
            <w:pPr>
              <w:pStyle w:val="TAL"/>
              <w:rPr>
                <w:lang w:eastAsia="zh-CN"/>
              </w:rPr>
            </w:pPr>
          </w:p>
          <w:p w14:paraId="1565B284" w14:textId="77777777" w:rsidR="0052258A" w:rsidRPr="007A7E5C" w:rsidRDefault="0052258A" w:rsidP="00896364">
            <w:pPr>
              <w:pStyle w:val="TAL"/>
              <w:rPr>
                <w:lang w:eastAsia="zh-CN"/>
              </w:rPr>
            </w:pPr>
            <w:r w:rsidRPr="007A7E5C">
              <w:rPr>
                <w:lang w:eastAsia="zh-CN"/>
              </w:rPr>
              <w:t>See note y.</w:t>
            </w:r>
          </w:p>
        </w:tc>
        <w:tc>
          <w:tcPr>
            <w:tcW w:w="2126" w:type="dxa"/>
          </w:tcPr>
          <w:p w14:paraId="797E2966" w14:textId="77777777" w:rsidR="0052258A" w:rsidRPr="007A7E5C" w:rsidRDefault="0052258A" w:rsidP="00896364">
            <w:pPr>
              <w:pStyle w:val="TAL"/>
              <w:rPr>
                <w:lang w:eastAsia="zh-CN"/>
              </w:rPr>
            </w:pPr>
            <w:r w:rsidRPr="007A7E5C">
              <w:rPr>
                <w:lang w:eastAsia="zh-CN"/>
              </w:rPr>
              <w:t>Exchange profile, load information with other NWDAF.</w:t>
            </w:r>
          </w:p>
          <w:p w14:paraId="780717C7" w14:textId="77777777" w:rsidR="0052258A" w:rsidRPr="007A7E5C" w:rsidRDefault="0052258A" w:rsidP="00896364">
            <w:pPr>
              <w:pStyle w:val="TAL"/>
              <w:rPr>
                <w:lang w:eastAsia="zh-CN"/>
              </w:rPr>
            </w:pPr>
          </w:p>
          <w:p w14:paraId="43281285" w14:textId="77777777" w:rsidR="0052258A" w:rsidRPr="007A7E5C" w:rsidRDefault="0052258A" w:rsidP="00896364">
            <w:pPr>
              <w:pStyle w:val="TAL"/>
              <w:rPr>
                <w:lang w:eastAsia="zh-CN"/>
              </w:rPr>
            </w:pPr>
            <w:r w:rsidRPr="007A7E5C">
              <w:rPr>
                <w:lang w:eastAsia="zh-CN"/>
              </w:rPr>
              <w:t>Transfer analytics data and collected data.</w:t>
            </w:r>
          </w:p>
        </w:tc>
        <w:tc>
          <w:tcPr>
            <w:tcW w:w="1985" w:type="dxa"/>
          </w:tcPr>
          <w:p w14:paraId="735B6170" w14:textId="77777777" w:rsidR="0052258A" w:rsidRPr="007A7E5C" w:rsidRDefault="0052258A" w:rsidP="00896364">
            <w:pPr>
              <w:pStyle w:val="TAL"/>
              <w:rPr>
                <w:lang w:eastAsia="zh-CN"/>
              </w:rPr>
            </w:pPr>
          </w:p>
        </w:tc>
        <w:tc>
          <w:tcPr>
            <w:tcW w:w="1842" w:type="dxa"/>
          </w:tcPr>
          <w:p w14:paraId="13B5FFD3" w14:textId="77777777" w:rsidR="0052258A" w:rsidRPr="007A7E5C" w:rsidRDefault="0052258A" w:rsidP="00896364">
            <w:pPr>
              <w:pStyle w:val="TAL"/>
              <w:rPr>
                <w:lang w:eastAsia="zh-CN"/>
              </w:rPr>
            </w:pPr>
          </w:p>
        </w:tc>
      </w:tr>
      <w:tr w:rsidR="0052258A" w:rsidRPr="007A7E5C" w14:paraId="7082555A" w14:textId="77777777" w:rsidTr="00896364">
        <w:trPr>
          <w:cantSplit/>
          <w:trHeight w:val="330"/>
        </w:trPr>
        <w:tc>
          <w:tcPr>
            <w:tcW w:w="9526" w:type="dxa"/>
            <w:gridSpan w:val="6"/>
          </w:tcPr>
          <w:p w14:paraId="26F2BF7D" w14:textId="77777777" w:rsidR="0052258A" w:rsidRPr="007A7E5C" w:rsidRDefault="0052258A" w:rsidP="00896364">
            <w:pPr>
              <w:pStyle w:val="TAN"/>
              <w:rPr>
                <w:lang w:eastAsia="zh-CN"/>
              </w:rPr>
            </w:pPr>
            <w:r w:rsidRPr="007A7E5C">
              <w:rPr>
                <w:lang w:eastAsia="zh-CN"/>
              </w:rPr>
              <w:t>NOTE 1:</w:t>
            </w:r>
            <w:r w:rsidRPr="007A7E5C">
              <w:rPr>
                <w:lang w:eastAsia="zh-CN"/>
              </w:rPr>
              <w:tab/>
              <w:t>The aspect of "DCCF" is proposed to be studied in clause 7.11.</w:t>
            </w:r>
          </w:p>
          <w:p w14:paraId="49A8EC69" w14:textId="77777777" w:rsidR="0052258A" w:rsidRPr="007A7E5C" w:rsidRDefault="0052258A" w:rsidP="00896364">
            <w:pPr>
              <w:pStyle w:val="TAN"/>
              <w:rPr>
                <w:lang w:eastAsia="zh-CN"/>
              </w:rPr>
            </w:pPr>
            <w:r w:rsidRPr="007A7E5C">
              <w:rPr>
                <w:lang w:eastAsia="zh-CN"/>
              </w:rPr>
              <w:t>NOTE 2:</w:t>
            </w:r>
            <w:r w:rsidRPr="007A7E5C">
              <w:rPr>
                <w:lang w:eastAsia="zh-CN"/>
              </w:rPr>
              <w:tab/>
              <w:t>The solution introduces a hierarchical vs. distributed NWDAF architecture, while it does not provide details on the coordination among NWDAF instances.</w:t>
            </w:r>
          </w:p>
        </w:tc>
      </w:tr>
    </w:tbl>
    <w:p w14:paraId="53115C66" w14:textId="77777777" w:rsidR="0052258A" w:rsidRPr="007A7E5C" w:rsidRDefault="0052258A" w:rsidP="0052258A"/>
    <w:p w14:paraId="5C1294E3" w14:textId="77777777" w:rsidR="0052258A" w:rsidRPr="007A7E5C" w:rsidRDefault="0052258A" w:rsidP="0052258A">
      <w:pPr>
        <w:rPr>
          <w:lang w:eastAsia="zh-CN"/>
        </w:rPr>
      </w:pPr>
      <w:r>
        <w:rPr>
          <w:lang w:eastAsia="zh-CN"/>
        </w:rPr>
        <w:t>Table 7.2.2-2 lists solutions that are focusing on the Analytics / data aggregation in a hierarchical NWDAF architecture. In these solutions, some of the NWDAFs in one network may be providing the same type of analytics, and so may help each other for e.g. specific analytics for specific target UEs or specific analytics for specific area of interest. Thereby, e.g., a Central/ Higher NWDAF may aggregate analytics per analytics ID from lower layer / distributed NWDAFs, each covering specific TAs out of the area of interest for the NWDAF service consumer.</w:t>
      </w:r>
    </w:p>
    <w:p w14:paraId="4FE6AE84" w14:textId="77777777" w:rsidR="0052258A" w:rsidRPr="007A7E5C" w:rsidRDefault="0052258A" w:rsidP="0052258A">
      <w:pPr>
        <w:pStyle w:val="NO"/>
      </w:pPr>
      <w:r w:rsidRPr="007A7E5C">
        <w:t>NOTE</w:t>
      </w:r>
      <w:r>
        <w:t> </w:t>
      </w:r>
      <w:r w:rsidRPr="007A7E5C">
        <w:t>2:</w:t>
      </w:r>
      <w:r w:rsidRPr="007A7E5C">
        <w:tab/>
        <w:t xml:space="preserve">In the solutions referring to Central vs. distributed NWDAFs, a Central NWDAF can be "the distributed NWDAF" in another Central NWDAF </w:t>
      </w:r>
      <w:r>
        <w:t>-</w:t>
      </w:r>
      <w:r w:rsidRPr="007A7E5C">
        <w:t xml:space="preserve"> distributed NWDAF relationship, therefore, the number of layers in the hierarchy is not limited to 2 layers.</w:t>
      </w:r>
    </w:p>
    <w:p w14:paraId="5FC1E6ED" w14:textId="77777777" w:rsidR="0052258A" w:rsidRPr="007A7E5C" w:rsidRDefault="0052258A" w:rsidP="0052258A">
      <w:pPr>
        <w:pStyle w:val="TH"/>
      </w:pPr>
      <w:r w:rsidRPr="007A7E5C">
        <w:lastRenderedPageBreak/>
        <w:t xml:space="preserve">Table 7.2.2-2: Solutions focusing on </w:t>
      </w:r>
      <w:r w:rsidRPr="007A7E5C">
        <w:rPr>
          <w:lang w:eastAsia="zh-CN"/>
        </w:rPr>
        <w:t>Analytics / data aggregation</w:t>
      </w:r>
      <w:r w:rsidRPr="007A7E5C">
        <w:t xml:space="preserve">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20"/>
        <w:gridCol w:w="2030"/>
        <w:gridCol w:w="2044"/>
        <w:gridCol w:w="1701"/>
        <w:gridCol w:w="2268"/>
      </w:tblGrid>
      <w:tr w:rsidR="0052258A" w:rsidRPr="007A7E5C" w14:paraId="294CF887" w14:textId="77777777" w:rsidTr="00896364">
        <w:trPr>
          <w:cantSplit/>
          <w:trHeight w:val="193"/>
          <w:tblHeader/>
        </w:trPr>
        <w:tc>
          <w:tcPr>
            <w:tcW w:w="363" w:type="dxa"/>
          </w:tcPr>
          <w:p w14:paraId="2CC4FE4C" w14:textId="77777777" w:rsidR="0052258A" w:rsidRPr="007A7E5C" w:rsidRDefault="0052258A" w:rsidP="00896364">
            <w:pPr>
              <w:pStyle w:val="TAH"/>
              <w:rPr>
                <w:lang w:eastAsia="zh-CN"/>
              </w:rPr>
            </w:pPr>
            <w:r w:rsidRPr="007A7E5C">
              <w:rPr>
                <w:lang w:eastAsia="zh-CN"/>
              </w:rPr>
              <w:t>Sol#</w:t>
            </w:r>
          </w:p>
        </w:tc>
        <w:tc>
          <w:tcPr>
            <w:tcW w:w="1120" w:type="dxa"/>
          </w:tcPr>
          <w:p w14:paraId="1C5C682D" w14:textId="77777777" w:rsidR="0052258A" w:rsidRPr="007A7E5C" w:rsidRDefault="0052258A" w:rsidP="00896364">
            <w:pPr>
              <w:pStyle w:val="TAH"/>
              <w:rPr>
                <w:lang w:eastAsia="zh-CN"/>
              </w:rPr>
            </w:pPr>
            <w:r w:rsidRPr="007A7E5C">
              <w:rPr>
                <w:lang w:eastAsia="zh-CN"/>
              </w:rPr>
              <w:t>Architecture</w:t>
            </w:r>
          </w:p>
        </w:tc>
        <w:tc>
          <w:tcPr>
            <w:tcW w:w="2030" w:type="dxa"/>
          </w:tcPr>
          <w:p w14:paraId="20155387" w14:textId="77777777" w:rsidR="0052258A" w:rsidRPr="007A7E5C" w:rsidRDefault="0052258A" w:rsidP="00896364">
            <w:pPr>
              <w:pStyle w:val="TAH"/>
              <w:rPr>
                <w:lang w:eastAsia="zh-CN"/>
              </w:rPr>
            </w:pPr>
            <w:r w:rsidRPr="007A7E5C">
              <w:rPr>
                <w:lang w:eastAsia="zh-CN"/>
              </w:rPr>
              <w:t>Data collection and/or Analytics Aggregation</w:t>
            </w:r>
          </w:p>
        </w:tc>
        <w:tc>
          <w:tcPr>
            <w:tcW w:w="2044" w:type="dxa"/>
          </w:tcPr>
          <w:p w14:paraId="6D3218F7" w14:textId="77777777" w:rsidR="0052258A" w:rsidRPr="007A7E5C" w:rsidRDefault="0052258A" w:rsidP="00896364">
            <w:pPr>
              <w:pStyle w:val="TAH"/>
              <w:rPr>
                <w:lang w:eastAsia="zh-CN"/>
              </w:rPr>
            </w:pPr>
            <w:r w:rsidRPr="007A7E5C">
              <w:rPr>
                <w:lang w:eastAsia="zh-CN"/>
              </w:rPr>
              <w:t>Impacts to NWDAF</w:t>
            </w:r>
          </w:p>
        </w:tc>
        <w:tc>
          <w:tcPr>
            <w:tcW w:w="1701" w:type="dxa"/>
          </w:tcPr>
          <w:p w14:paraId="35F49B0A" w14:textId="77777777" w:rsidR="0052258A" w:rsidRPr="007A7E5C" w:rsidRDefault="0052258A" w:rsidP="00896364">
            <w:pPr>
              <w:pStyle w:val="TAH"/>
              <w:rPr>
                <w:lang w:eastAsia="zh-CN"/>
              </w:rPr>
            </w:pPr>
            <w:r w:rsidRPr="007A7E5C">
              <w:rPr>
                <w:lang w:eastAsia="zh-CN"/>
              </w:rPr>
              <w:t>Impacts to NWDAF registration</w:t>
            </w:r>
          </w:p>
        </w:tc>
        <w:tc>
          <w:tcPr>
            <w:tcW w:w="2268" w:type="dxa"/>
          </w:tcPr>
          <w:p w14:paraId="03ECAA46" w14:textId="77777777" w:rsidR="0052258A" w:rsidRPr="007A7E5C" w:rsidRDefault="0052258A" w:rsidP="00896364">
            <w:pPr>
              <w:pStyle w:val="TAH"/>
              <w:rPr>
                <w:lang w:eastAsia="zh-CN"/>
              </w:rPr>
            </w:pPr>
            <w:r w:rsidRPr="007A7E5C">
              <w:rPr>
                <w:lang w:eastAsia="zh-CN"/>
              </w:rPr>
              <w:t>Impacts to other entities</w:t>
            </w:r>
          </w:p>
        </w:tc>
      </w:tr>
      <w:tr w:rsidR="0052258A" w:rsidRPr="007A7E5C" w14:paraId="3E10A557" w14:textId="77777777" w:rsidTr="00896364">
        <w:trPr>
          <w:cantSplit/>
          <w:trHeight w:val="191"/>
        </w:trPr>
        <w:tc>
          <w:tcPr>
            <w:tcW w:w="363" w:type="dxa"/>
          </w:tcPr>
          <w:p w14:paraId="08E71642" w14:textId="77777777" w:rsidR="0052258A" w:rsidRPr="007A7E5C" w:rsidRDefault="0052258A" w:rsidP="00896364">
            <w:pPr>
              <w:pStyle w:val="TAC"/>
              <w:rPr>
                <w:lang w:eastAsia="zh-CN"/>
              </w:rPr>
            </w:pPr>
            <w:r w:rsidRPr="007A7E5C">
              <w:rPr>
                <w:lang w:eastAsia="zh-CN"/>
              </w:rPr>
              <w:t>10</w:t>
            </w:r>
          </w:p>
        </w:tc>
        <w:tc>
          <w:tcPr>
            <w:tcW w:w="1120" w:type="dxa"/>
          </w:tcPr>
          <w:p w14:paraId="244D92D5" w14:textId="77777777" w:rsidR="0052258A" w:rsidRPr="007A7E5C" w:rsidRDefault="0052258A" w:rsidP="00896364">
            <w:pPr>
              <w:pStyle w:val="TAC"/>
              <w:jc w:val="left"/>
              <w:rPr>
                <w:lang w:eastAsia="zh-CN"/>
              </w:rPr>
            </w:pPr>
            <w:r w:rsidRPr="007A7E5C">
              <w:rPr>
                <w:lang w:eastAsia="zh-CN"/>
              </w:rPr>
              <w:t>Distributed or hierarchical.</w:t>
            </w:r>
          </w:p>
        </w:tc>
        <w:tc>
          <w:tcPr>
            <w:tcW w:w="2030" w:type="dxa"/>
          </w:tcPr>
          <w:p w14:paraId="4F06B957" w14:textId="77777777" w:rsidR="0052258A" w:rsidRPr="007A7E5C" w:rsidRDefault="0052258A" w:rsidP="00896364">
            <w:pPr>
              <w:pStyle w:val="TAC"/>
              <w:jc w:val="left"/>
              <w:rPr>
                <w:lang w:eastAsia="zh-CN"/>
              </w:rPr>
            </w:pPr>
            <w:r w:rsidRPr="007A7E5C">
              <w:rPr>
                <w:lang w:eastAsia="zh-CN"/>
              </w:rPr>
              <w:t>Central/distributed NWDAF collects and aggregates Analytics and related metadata from distributed NWDAFs.</w:t>
            </w:r>
          </w:p>
          <w:p w14:paraId="50010EC7" w14:textId="77777777" w:rsidR="0052258A" w:rsidRPr="007A7E5C" w:rsidRDefault="0052258A" w:rsidP="00896364">
            <w:pPr>
              <w:pStyle w:val="TAC"/>
              <w:jc w:val="left"/>
              <w:rPr>
                <w:lang w:eastAsia="zh-CN"/>
              </w:rPr>
            </w:pPr>
          </w:p>
          <w:p w14:paraId="53A0CFC5" w14:textId="77777777" w:rsidR="0052258A" w:rsidRPr="007A7E5C" w:rsidRDefault="0052258A" w:rsidP="00896364">
            <w:pPr>
              <w:pStyle w:val="TAC"/>
              <w:jc w:val="left"/>
              <w:rPr>
                <w:lang w:eastAsia="zh-CN"/>
              </w:rPr>
            </w:pPr>
            <w:r w:rsidRPr="007A7E5C">
              <w:rPr>
                <w:lang w:eastAsia="zh-CN"/>
              </w:rPr>
              <w:t>Works with and without DCCF.</w:t>
            </w:r>
          </w:p>
        </w:tc>
        <w:tc>
          <w:tcPr>
            <w:tcW w:w="2044" w:type="dxa"/>
          </w:tcPr>
          <w:p w14:paraId="5B4F8C7C" w14:textId="77777777" w:rsidR="0052258A" w:rsidRPr="007A7E5C" w:rsidRDefault="0052258A" w:rsidP="00896364">
            <w:pPr>
              <w:pStyle w:val="TAC"/>
              <w:jc w:val="left"/>
              <w:rPr>
                <w:lang w:eastAsia="zh-CN"/>
              </w:rPr>
            </w:pPr>
            <w:r w:rsidRPr="007A7E5C">
              <w:rPr>
                <w:lang w:eastAsia="zh-CN"/>
              </w:rPr>
              <w:t>Add Analytics ID/request for UE related Analytics in request to DCCF.</w:t>
            </w:r>
          </w:p>
          <w:p w14:paraId="15CD5BAC" w14:textId="77777777" w:rsidR="0052258A" w:rsidRPr="007A7E5C" w:rsidRDefault="0052258A" w:rsidP="00896364">
            <w:pPr>
              <w:pStyle w:val="TAC"/>
              <w:jc w:val="left"/>
              <w:rPr>
                <w:lang w:eastAsia="zh-CN"/>
              </w:rPr>
            </w:pPr>
          </w:p>
          <w:p w14:paraId="02429B2C" w14:textId="77777777" w:rsidR="0052258A" w:rsidRPr="007A7E5C" w:rsidRDefault="0052258A" w:rsidP="00896364">
            <w:pPr>
              <w:pStyle w:val="TAC"/>
              <w:jc w:val="left"/>
              <w:rPr>
                <w:lang w:eastAsia="zh-CN"/>
              </w:rPr>
            </w:pPr>
            <w:r w:rsidRPr="007A7E5C">
              <w:rPr>
                <w:lang w:eastAsia="zh-CN"/>
              </w:rPr>
              <w:t>Distr. NWDAF is close to data source and may purge data/statistics if subscription is terminated.</w:t>
            </w:r>
          </w:p>
          <w:p w14:paraId="5047979D" w14:textId="77777777" w:rsidR="0052258A" w:rsidRPr="007A7E5C" w:rsidRDefault="0052258A" w:rsidP="00896364">
            <w:pPr>
              <w:pStyle w:val="TAC"/>
              <w:jc w:val="left"/>
              <w:rPr>
                <w:lang w:eastAsia="zh-CN"/>
              </w:rPr>
            </w:pPr>
          </w:p>
          <w:p w14:paraId="65903774" w14:textId="77777777" w:rsidR="0052258A" w:rsidRPr="007A7E5C" w:rsidRDefault="0052258A" w:rsidP="00896364">
            <w:pPr>
              <w:pStyle w:val="TAC"/>
              <w:jc w:val="left"/>
              <w:rPr>
                <w:lang w:eastAsia="zh-CN"/>
              </w:rPr>
            </w:pPr>
            <w:r w:rsidRPr="007A7E5C">
              <w:rPr>
                <w:lang w:eastAsia="zh-CN"/>
              </w:rPr>
              <w:t>Central NWDAF may collect data/analytics for longer time.</w:t>
            </w:r>
          </w:p>
        </w:tc>
        <w:tc>
          <w:tcPr>
            <w:tcW w:w="1701" w:type="dxa"/>
          </w:tcPr>
          <w:p w14:paraId="68AC50AE" w14:textId="77777777" w:rsidR="0052258A" w:rsidRPr="007A7E5C" w:rsidRDefault="0052258A" w:rsidP="00896364">
            <w:pPr>
              <w:pStyle w:val="TAC"/>
              <w:jc w:val="left"/>
              <w:rPr>
                <w:lang w:eastAsia="zh-CN"/>
              </w:rPr>
            </w:pPr>
            <w:r w:rsidRPr="007A7E5C">
              <w:rPr>
                <w:lang w:eastAsia="zh-CN"/>
              </w:rPr>
              <w:t>Additional registration in UDM for UE related Analytics</w:t>
            </w:r>
            <w:r w:rsidRPr="007A7E5C">
              <w:rPr>
                <w:lang w:eastAsia="zh-CN"/>
              </w:rPr>
              <w:br/>
              <w:t>(registration includes UE IDs it is serving).</w:t>
            </w:r>
          </w:p>
          <w:p w14:paraId="35A0007F" w14:textId="77777777" w:rsidR="0052258A" w:rsidRPr="007A7E5C" w:rsidRDefault="0052258A" w:rsidP="00896364">
            <w:pPr>
              <w:pStyle w:val="TAC"/>
              <w:jc w:val="left"/>
              <w:rPr>
                <w:lang w:eastAsia="zh-CN"/>
              </w:rPr>
            </w:pPr>
          </w:p>
          <w:p w14:paraId="563FE772" w14:textId="77777777" w:rsidR="0052258A" w:rsidRPr="007A7E5C" w:rsidRDefault="0052258A" w:rsidP="00896364">
            <w:pPr>
              <w:pStyle w:val="TAC"/>
              <w:jc w:val="left"/>
              <w:rPr>
                <w:lang w:eastAsia="zh-CN"/>
              </w:rPr>
            </w:pPr>
            <w:r w:rsidRPr="007A7E5C">
              <w:rPr>
                <w:lang w:eastAsia="zh-CN"/>
              </w:rPr>
              <w:t>Enhanced Nudm_UECM procedure.</w:t>
            </w:r>
          </w:p>
        </w:tc>
        <w:tc>
          <w:tcPr>
            <w:tcW w:w="2268" w:type="dxa"/>
          </w:tcPr>
          <w:p w14:paraId="6C9EDC0D" w14:textId="77777777" w:rsidR="0052258A" w:rsidRPr="007A7E5C" w:rsidRDefault="0052258A" w:rsidP="00896364">
            <w:pPr>
              <w:pStyle w:val="TAC"/>
              <w:jc w:val="left"/>
              <w:rPr>
                <w:lang w:eastAsia="zh-CN"/>
              </w:rPr>
            </w:pPr>
            <w:r w:rsidRPr="007A7E5C">
              <w:rPr>
                <w:lang w:eastAsia="zh-CN"/>
              </w:rPr>
              <w:t>NWDAF service consumer: discover NWDAF serving a UE.</w:t>
            </w:r>
          </w:p>
          <w:p w14:paraId="256CBE2F" w14:textId="77777777" w:rsidR="0052258A" w:rsidRPr="007A7E5C" w:rsidRDefault="0052258A" w:rsidP="00896364">
            <w:pPr>
              <w:pStyle w:val="TAC"/>
              <w:jc w:val="left"/>
              <w:rPr>
                <w:lang w:eastAsia="zh-CN"/>
              </w:rPr>
            </w:pPr>
          </w:p>
          <w:p w14:paraId="57C8D46F" w14:textId="77777777" w:rsidR="0052258A" w:rsidRPr="007A7E5C" w:rsidRDefault="0052258A" w:rsidP="00896364">
            <w:pPr>
              <w:pStyle w:val="TAC"/>
              <w:jc w:val="left"/>
              <w:rPr>
                <w:lang w:eastAsia="zh-CN"/>
              </w:rPr>
            </w:pPr>
            <w:r w:rsidRPr="007A7E5C">
              <w:rPr>
                <w:lang w:eastAsia="zh-CN"/>
              </w:rPr>
              <w:t>PCF: Extend Npcf_AMPolicy Control and Npcf_SMPolicyControl.</w:t>
            </w:r>
          </w:p>
          <w:p w14:paraId="4E8A8B7A" w14:textId="77777777" w:rsidR="0052258A" w:rsidRPr="007A7E5C" w:rsidRDefault="0052258A" w:rsidP="00896364">
            <w:pPr>
              <w:pStyle w:val="TAC"/>
              <w:jc w:val="left"/>
              <w:rPr>
                <w:lang w:eastAsia="zh-CN"/>
              </w:rPr>
            </w:pPr>
          </w:p>
          <w:p w14:paraId="3415A967" w14:textId="77777777" w:rsidR="0052258A" w:rsidRPr="007A7E5C" w:rsidRDefault="0052258A" w:rsidP="00896364">
            <w:pPr>
              <w:pStyle w:val="TAC"/>
              <w:jc w:val="left"/>
              <w:rPr>
                <w:lang w:eastAsia="zh-CN"/>
              </w:rPr>
            </w:pPr>
            <w:r w:rsidRPr="007A7E5C">
              <w:rPr>
                <w:lang w:eastAsia="zh-CN"/>
              </w:rPr>
              <w:t>AMF + SMF: Report NWDAF serving the UE to the PCF.</w:t>
            </w:r>
          </w:p>
        </w:tc>
      </w:tr>
      <w:tr w:rsidR="0052258A" w:rsidRPr="007A7E5C" w14:paraId="703E3A31" w14:textId="77777777" w:rsidTr="00896364">
        <w:trPr>
          <w:cantSplit/>
          <w:trHeight w:val="191"/>
        </w:trPr>
        <w:tc>
          <w:tcPr>
            <w:tcW w:w="363" w:type="dxa"/>
          </w:tcPr>
          <w:p w14:paraId="1FA3DB0A" w14:textId="77777777" w:rsidR="0052258A" w:rsidRPr="007A7E5C" w:rsidRDefault="0052258A" w:rsidP="00896364">
            <w:pPr>
              <w:pStyle w:val="TAC"/>
              <w:rPr>
                <w:lang w:eastAsia="zh-CN"/>
              </w:rPr>
            </w:pPr>
            <w:r w:rsidRPr="007A7E5C">
              <w:rPr>
                <w:lang w:eastAsia="zh-CN"/>
              </w:rPr>
              <w:t>12</w:t>
            </w:r>
          </w:p>
        </w:tc>
        <w:tc>
          <w:tcPr>
            <w:tcW w:w="1120" w:type="dxa"/>
          </w:tcPr>
          <w:p w14:paraId="6C16DFB4" w14:textId="77777777" w:rsidR="0052258A" w:rsidRPr="007A7E5C" w:rsidRDefault="0052258A" w:rsidP="00896364">
            <w:pPr>
              <w:pStyle w:val="TAC"/>
              <w:jc w:val="left"/>
              <w:rPr>
                <w:lang w:eastAsia="zh-CN"/>
              </w:rPr>
            </w:pPr>
            <w:r w:rsidRPr="007A7E5C">
              <w:rPr>
                <w:lang w:eastAsia="zh-CN"/>
              </w:rPr>
              <w:t>Hierarchical.</w:t>
            </w:r>
          </w:p>
          <w:p w14:paraId="4490EAC3" w14:textId="77777777" w:rsidR="0052258A" w:rsidRPr="007A7E5C" w:rsidRDefault="0052258A" w:rsidP="00896364">
            <w:pPr>
              <w:pStyle w:val="TAC"/>
              <w:jc w:val="left"/>
              <w:rPr>
                <w:lang w:eastAsia="zh-CN"/>
              </w:rPr>
            </w:pPr>
          </w:p>
          <w:p w14:paraId="068B03C0" w14:textId="77777777" w:rsidR="0052258A" w:rsidRPr="007A7E5C" w:rsidRDefault="0052258A" w:rsidP="00896364">
            <w:pPr>
              <w:pStyle w:val="TAC"/>
              <w:jc w:val="left"/>
              <w:rPr>
                <w:lang w:eastAsia="zh-CN"/>
              </w:rPr>
            </w:pPr>
            <w:r w:rsidRPr="007A7E5C">
              <w:rPr>
                <w:lang w:eastAsia="zh-CN"/>
              </w:rPr>
              <w:t>Low layer NWDAFs are co-located with NF.</w:t>
            </w:r>
          </w:p>
        </w:tc>
        <w:tc>
          <w:tcPr>
            <w:tcW w:w="2030" w:type="dxa"/>
          </w:tcPr>
          <w:p w14:paraId="1E1B861D" w14:textId="77777777" w:rsidR="0052258A" w:rsidRPr="007A7E5C" w:rsidRDefault="0052258A" w:rsidP="00896364">
            <w:pPr>
              <w:pStyle w:val="TAC"/>
              <w:jc w:val="left"/>
              <w:rPr>
                <w:lang w:eastAsia="zh-CN"/>
              </w:rPr>
            </w:pPr>
            <w:r w:rsidRPr="007A7E5C">
              <w:rPr>
                <w:lang w:eastAsia="zh-CN"/>
              </w:rPr>
              <w:t>Higher layer NWDAF collects and aggregates Analytics from lower layer NWDAFs.</w:t>
            </w:r>
          </w:p>
        </w:tc>
        <w:tc>
          <w:tcPr>
            <w:tcW w:w="2044" w:type="dxa"/>
          </w:tcPr>
          <w:p w14:paraId="20F4C434" w14:textId="77777777" w:rsidR="0052258A" w:rsidRPr="007A7E5C" w:rsidRDefault="0052258A" w:rsidP="00896364">
            <w:pPr>
              <w:pStyle w:val="TAC"/>
              <w:jc w:val="left"/>
              <w:rPr>
                <w:lang w:eastAsia="zh-CN"/>
              </w:rPr>
            </w:pPr>
            <w:r w:rsidRPr="007A7E5C">
              <w:rPr>
                <w:lang w:eastAsia="zh-CN"/>
              </w:rPr>
              <w:t>Register capabilities and co-located NFs in NRF.</w:t>
            </w:r>
          </w:p>
          <w:p w14:paraId="6917C52C" w14:textId="77777777" w:rsidR="0052258A" w:rsidRPr="007A7E5C" w:rsidRDefault="0052258A" w:rsidP="00896364">
            <w:pPr>
              <w:pStyle w:val="TAC"/>
              <w:jc w:val="left"/>
              <w:rPr>
                <w:lang w:eastAsia="zh-CN"/>
              </w:rPr>
            </w:pPr>
          </w:p>
          <w:p w14:paraId="4FF4115C" w14:textId="77777777" w:rsidR="0052258A" w:rsidRPr="007A7E5C" w:rsidRDefault="0052258A" w:rsidP="00896364">
            <w:pPr>
              <w:pStyle w:val="TAC"/>
              <w:jc w:val="left"/>
              <w:rPr>
                <w:lang w:eastAsia="zh-CN"/>
              </w:rPr>
            </w:pPr>
            <w:r w:rsidRPr="007A7E5C">
              <w:rPr>
                <w:lang w:eastAsia="zh-CN"/>
              </w:rPr>
              <w:t>Aggregate analytics data.</w:t>
            </w:r>
          </w:p>
          <w:p w14:paraId="614AD13C" w14:textId="77777777" w:rsidR="0052258A" w:rsidRPr="007A7E5C" w:rsidRDefault="0052258A" w:rsidP="00896364">
            <w:pPr>
              <w:pStyle w:val="TAC"/>
              <w:jc w:val="left"/>
              <w:rPr>
                <w:lang w:eastAsia="zh-CN"/>
              </w:rPr>
            </w:pPr>
          </w:p>
          <w:p w14:paraId="0E49CA55" w14:textId="77777777" w:rsidR="0052258A" w:rsidRPr="007A7E5C" w:rsidRDefault="0052258A" w:rsidP="00896364">
            <w:pPr>
              <w:pStyle w:val="TAC"/>
              <w:jc w:val="left"/>
              <w:rPr>
                <w:lang w:eastAsia="zh-CN"/>
              </w:rPr>
            </w:pPr>
            <w:r w:rsidRPr="007A7E5C">
              <w:rPr>
                <w:lang w:eastAsia="zh-CN"/>
              </w:rPr>
              <w:t>Expose collected data.</w:t>
            </w:r>
          </w:p>
        </w:tc>
        <w:tc>
          <w:tcPr>
            <w:tcW w:w="1701" w:type="dxa"/>
          </w:tcPr>
          <w:p w14:paraId="3FE3E90F" w14:textId="77777777" w:rsidR="0052258A" w:rsidRPr="007A7E5C" w:rsidRDefault="0052258A" w:rsidP="00896364">
            <w:pPr>
              <w:pStyle w:val="TAC"/>
              <w:jc w:val="left"/>
              <w:rPr>
                <w:lang w:eastAsia="zh-CN"/>
              </w:rPr>
            </w:pPr>
            <w:r w:rsidRPr="007A7E5C">
              <w:rPr>
                <w:lang w:eastAsia="zh-CN"/>
              </w:rPr>
              <w:t>NWDAF registers its capabilities in NRF (e.g. data collection, data storage, training, analytics generation).</w:t>
            </w:r>
          </w:p>
        </w:tc>
        <w:tc>
          <w:tcPr>
            <w:tcW w:w="2268" w:type="dxa"/>
          </w:tcPr>
          <w:p w14:paraId="2570B78C" w14:textId="77777777" w:rsidR="0052258A" w:rsidRPr="007A7E5C" w:rsidRDefault="0052258A" w:rsidP="00896364">
            <w:pPr>
              <w:pStyle w:val="TAC"/>
              <w:jc w:val="left"/>
              <w:rPr>
                <w:lang w:eastAsia="zh-CN"/>
              </w:rPr>
            </w:pPr>
          </w:p>
        </w:tc>
      </w:tr>
      <w:tr w:rsidR="0052258A" w:rsidRPr="007A7E5C" w14:paraId="61080A4D" w14:textId="77777777" w:rsidTr="00896364">
        <w:trPr>
          <w:cantSplit/>
          <w:trHeight w:val="191"/>
        </w:trPr>
        <w:tc>
          <w:tcPr>
            <w:tcW w:w="363" w:type="dxa"/>
          </w:tcPr>
          <w:p w14:paraId="1E4B5CD1" w14:textId="77777777" w:rsidR="0052258A" w:rsidRPr="007A7E5C" w:rsidRDefault="0052258A" w:rsidP="00896364">
            <w:pPr>
              <w:pStyle w:val="TAC"/>
              <w:rPr>
                <w:lang w:eastAsia="zh-CN"/>
              </w:rPr>
            </w:pPr>
            <w:r w:rsidRPr="007A7E5C">
              <w:rPr>
                <w:lang w:eastAsia="zh-CN"/>
              </w:rPr>
              <w:t>14</w:t>
            </w:r>
          </w:p>
        </w:tc>
        <w:tc>
          <w:tcPr>
            <w:tcW w:w="1120" w:type="dxa"/>
          </w:tcPr>
          <w:p w14:paraId="4C3490DF" w14:textId="77777777" w:rsidR="0052258A" w:rsidRPr="007A7E5C" w:rsidRDefault="0052258A" w:rsidP="00896364">
            <w:pPr>
              <w:pStyle w:val="TAC"/>
              <w:jc w:val="left"/>
              <w:rPr>
                <w:lang w:eastAsia="zh-CN"/>
              </w:rPr>
            </w:pPr>
            <w:r w:rsidRPr="007A7E5C">
              <w:rPr>
                <w:lang w:eastAsia="zh-CN"/>
              </w:rPr>
              <w:t>Distributed (option A) or hierarchical (other options).</w:t>
            </w:r>
          </w:p>
        </w:tc>
        <w:tc>
          <w:tcPr>
            <w:tcW w:w="2030" w:type="dxa"/>
          </w:tcPr>
          <w:p w14:paraId="17A697C7" w14:textId="77777777" w:rsidR="0052258A" w:rsidRPr="007A7E5C" w:rsidRDefault="0052258A" w:rsidP="00896364">
            <w:pPr>
              <w:pStyle w:val="TAC"/>
              <w:jc w:val="left"/>
              <w:rPr>
                <w:lang w:eastAsia="zh-CN"/>
              </w:rPr>
            </w:pPr>
            <w:r w:rsidRPr="007A7E5C">
              <w:rPr>
                <w:lang w:eastAsia="zh-CN"/>
              </w:rPr>
              <w:t>Option A: NWDAF consumer aggregates Analytics.</w:t>
            </w:r>
          </w:p>
          <w:p w14:paraId="6D195BD2" w14:textId="77777777" w:rsidR="0052258A" w:rsidRPr="007A7E5C" w:rsidRDefault="0052258A" w:rsidP="00896364">
            <w:pPr>
              <w:pStyle w:val="TAC"/>
              <w:jc w:val="left"/>
              <w:rPr>
                <w:lang w:eastAsia="zh-CN"/>
              </w:rPr>
            </w:pPr>
          </w:p>
          <w:p w14:paraId="00E47FC7" w14:textId="77777777" w:rsidR="0052258A" w:rsidRPr="007A7E5C" w:rsidRDefault="0052258A" w:rsidP="00896364">
            <w:pPr>
              <w:pStyle w:val="TAC"/>
              <w:jc w:val="left"/>
              <w:rPr>
                <w:lang w:eastAsia="zh-CN"/>
              </w:rPr>
            </w:pPr>
            <w:r w:rsidRPr="007A7E5C">
              <w:rPr>
                <w:lang w:eastAsia="zh-CN"/>
              </w:rPr>
              <w:t>Other options: Central NWDAF collects and aggregates Analytics from distributed NWDAFs.</w:t>
            </w:r>
          </w:p>
        </w:tc>
        <w:tc>
          <w:tcPr>
            <w:tcW w:w="2044" w:type="dxa"/>
          </w:tcPr>
          <w:p w14:paraId="5906ABC4" w14:textId="77777777" w:rsidR="0052258A" w:rsidRPr="007A7E5C" w:rsidRDefault="0052258A" w:rsidP="00896364">
            <w:pPr>
              <w:pStyle w:val="TAC"/>
              <w:jc w:val="left"/>
              <w:rPr>
                <w:lang w:eastAsia="zh-CN"/>
              </w:rPr>
            </w:pPr>
            <w:r w:rsidRPr="007A7E5C">
              <w:rPr>
                <w:lang w:eastAsia="zh-CN"/>
              </w:rPr>
              <w:t>Aggregate Analytics (except option A).</w:t>
            </w:r>
          </w:p>
          <w:p w14:paraId="6FF85A10" w14:textId="77777777" w:rsidR="0052258A" w:rsidRPr="007A7E5C" w:rsidRDefault="0052258A" w:rsidP="00896364">
            <w:pPr>
              <w:pStyle w:val="TAC"/>
              <w:jc w:val="left"/>
              <w:rPr>
                <w:lang w:eastAsia="zh-CN"/>
              </w:rPr>
            </w:pPr>
          </w:p>
        </w:tc>
        <w:tc>
          <w:tcPr>
            <w:tcW w:w="1701" w:type="dxa"/>
          </w:tcPr>
          <w:p w14:paraId="25A417A4" w14:textId="77777777" w:rsidR="0052258A" w:rsidRPr="007A7E5C" w:rsidRDefault="0052258A" w:rsidP="00896364">
            <w:pPr>
              <w:pStyle w:val="TAC"/>
              <w:jc w:val="left"/>
              <w:rPr>
                <w:lang w:eastAsia="zh-CN"/>
              </w:rPr>
            </w:pPr>
            <w:r w:rsidRPr="007A7E5C">
              <w:rPr>
                <w:lang w:eastAsia="zh-CN"/>
              </w:rPr>
              <w:t>NWDAF registers its capabilities in NRF (except option A).</w:t>
            </w:r>
          </w:p>
        </w:tc>
        <w:tc>
          <w:tcPr>
            <w:tcW w:w="2268" w:type="dxa"/>
          </w:tcPr>
          <w:p w14:paraId="232BC3EC" w14:textId="77777777" w:rsidR="0052258A" w:rsidRPr="007A7E5C" w:rsidRDefault="0052258A" w:rsidP="00896364">
            <w:pPr>
              <w:pStyle w:val="TAC"/>
              <w:jc w:val="left"/>
              <w:rPr>
                <w:lang w:eastAsia="zh-CN"/>
              </w:rPr>
            </w:pPr>
            <w:r w:rsidRPr="007A7E5C">
              <w:rPr>
                <w:lang w:eastAsia="zh-CN"/>
              </w:rPr>
              <w:t>NWDAF service consumer does Analytics aggregation (options A, F) or provides list of applicable distributed NWDAFs in request to Central NWDAF (options B and C).</w:t>
            </w:r>
          </w:p>
        </w:tc>
      </w:tr>
      <w:tr w:rsidR="0052258A" w:rsidRPr="007A7E5C" w14:paraId="28A191F2" w14:textId="77777777" w:rsidTr="00896364">
        <w:trPr>
          <w:cantSplit/>
          <w:trHeight w:val="191"/>
        </w:trPr>
        <w:tc>
          <w:tcPr>
            <w:tcW w:w="363" w:type="dxa"/>
          </w:tcPr>
          <w:p w14:paraId="0C801673" w14:textId="77777777" w:rsidR="0052258A" w:rsidRPr="007A7E5C" w:rsidRDefault="0052258A" w:rsidP="00896364">
            <w:pPr>
              <w:pStyle w:val="TAC"/>
              <w:rPr>
                <w:lang w:eastAsia="zh-CN"/>
              </w:rPr>
            </w:pPr>
            <w:r w:rsidRPr="007A7E5C">
              <w:rPr>
                <w:lang w:eastAsia="zh-CN"/>
              </w:rPr>
              <w:t>19</w:t>
            </w:r>
          </w:p>
        </w:tc>
        <w:tc>
          <w:tcPr>
            <w:tcW w:w="1120" w:type="dxa"/>
          </w:tcPr>
          <w:p w14:paraId="28E9F187" w14:textId="77777777" w:rsidR="0052258A" w:rsidRPr="007A7E5C" w:rsidRDefault="0052258A" w:rsidP="00896364">
            <w:pPr>
              <w:pStyle w:val="TAC"/>
              <w:jc w:val="left"/>
              <w:rPr>
                <w:lang w:eastAsia="zh-CN"/>
              </w:rPr>
            </w:pPr>
            <w:r w:rsidRPr="007A7E5C">
              <w:rPr>
                <w:lang w:eastAsia="zh-CN"/>
              </w:rPr>
              <w:t>Hierarchical.</w:t>
            </w:r>
          </w:p>
        </w:tc>
        <w:tc>
          <w:tcPr>
            <w:tcW w:w="2030" w:type="dxa"/>
          </w:tcPr>
          <w:p w14:paraId="31E380EA" w14:textId="77777777" w:rsidR="0052258A" w:rsidRPr="007A7E5C" w:rsidRDefault="0052258A" w:rsidP="00896364">
            <w:pPr>
              <w:pStyle w:val="TAC"/>
              <w:jc w:val="left"/>
              <w:rPr>
                <w:lang w:eastAsia="zh-CN"/>
              </w:rPr>
            </w:pPr>
            <w:r w:rsidRPr="007A7E5C">
              <w:rPr>
                <w:lang w:eastAsia="zh-CN"/>
              </w:rPr>
              <w:t>Central NWDAF collects and aggregates Analytics from distributed NWDAFs.</w:t>
            </w:r>
          </w:p>
        </w:tc>
        <w:tc>
          <w:tcPr>
            <w:tcW w:w="2044" w:type="dxa"/>
          </w:tcPr>
          <w:p w14:paraId="7FD565AC" w14:textId="77777777" w:rsidR="0052258A" w:rsidRPr="007A7E5C" w:rsidRDefault="0052258A" w:rsidP="00896364">
            <w:pPr>
              <w:pStyle w:val="TAC"/>
              <w:jc w:val="left"/>
              <w:rPr>
                <w:lang w:eastAsia="zh-CN"/>
              </w:rPr>
            </w:pPr>
            <w:r w:rsidRPr="007A7E5C">
              <w:rPr>
                <w:lang w:eastAsia="zh-CN"/>
              </w:rPr>
              <w:t>Aggregate Analytics.</w:t>
            </w:r>
          </w:p>
          <w:p w14:paraId="38AA816E" w14:textId="77777777" w:rsidR="0052258A" w:rsidRPr="007A7E5C" w:rsidRDefault="0052258A" w:rsidP="00896364">
            <w:pPr>
              <w:pStyle w:val="TAC"/>
              <w:jc w:val="left"/>
              <w:rPr>
                <w:lang w:eastAsia="zh-CN"/>
              </w:rPr>
            </w:pPr>
          </w:p>
          <w:p w14:paraId="00341BE0" w14:textId="77777777" w:rsidR="0052258A" w:rsidRPr="007A7E5C" w:rsidRDefault="0052258A" w:rsidP="00896364">
            <w:pPr>
              <w:pStyle w:val="TAC"/>
              <w:jc w:val="left"/>
              <w:rPr>
                <w:lang w:eastAsia="zh-CN"/>
              </w:rPr>
            </w:pPr>
            <w:r w:rsidRPr="007A7E5C">
              <w:rPr>
                <w:lang w:eastAsia="zh-CN"/>
              </w:rPr>
              <w:t>Support Analytics aggregation with dataset statistical properties and output strategy.</w:t>
            </w:r>
          </w:p>
        </w:tc>
        <w:tc>
          <w:tcPr>
            <w:tcW w:w="1701" w:type="dxa"/>
          </w:tcPr>
          <w:p w14:paraId="6A1E1BB7" w14:textId="77777777" w:rsidR="0052258A" w:rsidRPr="007A7E5C" w:rsidRDefault="0052258A" w:rsidP="00896364">
            <w:pPr>
              <w:pStyle w:val="TAC"/>
              <w:jc w:val="left"/>
              <w:rPr>
                <w:lang w:eastAsia="zh-CN"/>
              </w:rPr>
            </w:pPr>
          </w:p>
        </w:tc>
        <w:tc>
          <w:tcPr>
            <w:tcW w:w="2268" w:type="dxa"/>
          </w:tcPr>
          <w:p w14:paraId="201A364B" w14:textId="77777777" w:rsidR="0052258A" w:rsidRPr="007A7E5C" w:rsidRDefault="0052258A" w:rsidP="00896364">
            <w:pPr>
              <w:pStyle w:val="TAC"/>
              <w:jc w:val="left"/>
              <w:rPr>
                <w:lang w:eastAsia="zh-CN"/>
              </w:rPr>
            </w:pPr>
            <w:r w:rsidRPr="007A7E5C">
              <w:rPr>
                <w:lang w:eastAsia="zh-CN"/>
              </w:rPr>
              <w:t>NWDAF service consumers (if capable to aggregate multiple analytics outputs) may subscribe to multiple NWDAFs with baseline parameters.</w:t>
            </w:r>
          </w:p>
        </w:tc>
      </w:tr>
      <w:tr w:rsidR="0052258A" w:rsidRPr="007A7E5C" w14:paraId="17C04AA4" w14:textId="77777777" w:rsidTr="00896364">
        <w:trPr>
          <w:cantSplit/>
          <w:trHeight w:val="191"/>
        </w:trPr>
        <w:tc>
          <w:tcPr>
            <w:tcW w:w="363" w:type="dxa"/>
          </w:tcPr>
          <w:p w14:paraId="5968BB51" w14:textId="77777777" w:rsidR="0052258A" w:rsidRPr="007A7E5C" w:rsidRDefault="0052258A" w:rsidP="00896364">
            <w:pPr>
              <w:pStyle w:val="TAC"/>
              <w:rPr>
                <w:lang w:eastAsia="zh-CN"/>
              </w:rPr>
            </w:pPr>
            <w:r w:rsidRPr="007A7E5C">
              <w:rPr>
                <w:lang w:eastAsia="zh-CN"/>
              </w:rPr>
              <w:t>21</w:t>
            </w:r>
          </w:p>
        </w:tc>
        <w:tc>
          <w:tcPr>
            <w:tcW w:w="1120" w:type="dxa"/>
          </w:tcPr>
          <w:p w14:paraId="21E6FA6E" w14:textId="77777777" w:rsidR="0052258A" w:rsidRPr="007A7E5C" w:rsidRDefault="0052258A" w:rsidP="00896364">
            <w:pPr>
              <w:pStyle w:val="TAC"/>
              <w:jc w:val="left"/>
              <w:rPr>
                <w:lang w:eastAsia="zh-CN"/>
              </w:rPr>
            </w:pPr>
            <w:r w:rsidRPr="007A7E5C">
              <w:rPr>
                <w:lang w:eastAsia="zh-CN"/>
              </w:rPr>
              <w:t>Hierarchical.</w:t>
            </w:r>
          </w:p>
          <w:p w14:paraId="352205EF" w14:textId="77777777" w:rsidR="0052258A" w:rsidRPr="007A7E5C" w:rsidRDefault="0052258A" w:rsidP="00896364">
            <w:pPr>
              <w:pStyle w:val="TAC"/>
              <w:jc w:val="left"/>
              <w:rPr>
                <w:lang w:eastAsia="zh-CN"/>
              </w:rPr>
            </w:pPr>
          </w:p>
          <w:p w14:paraId="754A6F99" w14:textId="77777777" w:rsidR="0052258A" w:rsidRPr="007A7E5C" w:rsidRDefault="0052258A" w:rsidP="00896364">
            <w:pPr>
              <w:pStyle w:val="TAC"/>
              <w:jc w:val="left"/>
              <w:rPr>
                <w:lang w:eastAsia="zh-CN"/>
              </w:rPr>
            </w:pPr>
            <w:r w:rsidRPr="007A7E5C">
              <w:rPr>
                <w:lang w:eastAsia="zh-CN"/>
              </w:rPr>
              <w:t>Low layer NWDAFs are co-located with NF.</w:t>
            </w:r>
          </w:p>
        </w:tc>
        <w:tc>
          <w:tcPr>
            <w:tcW w:w="2030" w:type="dxa"/>
          </w:tcPr>
          <w:p w14:paraId="43A82F40" w14:textId="77777777" w:rsidR="0052258A" w:rsidRPr="007A7E5C" w:rsidRDefault="0052258A" w:rsidP="00896364">
            <w:pPr>
              <w:pStyle w:val="TAC"/>
              <w:jc w:val="left"/>
              <w:rPr>
                <w:lang w:eastAsia="zh-CN"/>
              </w:rPr>
            </w:pPr>
            <w:r w:rsidRPr="007A7E5C">
              <w:rPr>
                <w:lang w:eastAsia="zh-CN"/>
              </w:rPr>
              <w:t>Higher layer NWDAF collects pre-processed data from lower layer NWDAFs.</w:t>
            </w:r>
          </w:p>
        </w:tc>
        <w:tc>
          <w:tcPr>
            <w:tcW w:w="2044" w:type="dxa"/>
          </w:tcPr>
          <w:p w14:paraId="26298F08" w14:textId="77777777" w:rsidR="0052258A" w:rsidRPr="007A7E5C" w:rsidRDefault="0052258A" w:rsidP="00896364">
            <w:pPr>
              <w:pStyle w:val="TAC"/>
              <w:jc w:val="left"/>
              <w:rPr>
                <w:lang w:eastAsia="zh-CN"/>
              </w:rPr>
            </w:pPr>
            <w:r w:rsidRPr="007A7E5C">
              <w:rPr>
                <w:lang w:eastAsia="zh-CN"/>
              </w:rPr>
              <w:t>NWDAF Profile includes NF ID when co-located with a NF.</w:t>
            </w:r>
          </w:p>
          <w:p w14:paraId="2360E526" w14:textId="77777777" w:rsidR="0052258A" w:rsidRPr="007A7E5C" w:rsidRDefault="0052258A" w:rsidP="00896364">
            <w:pPr>
              <w:pStyle w:val="TAC"/>
              <w:jc w:val="left"/>
              <w:rPr>
                <w:lang w:eastAsia="zh-CN"/>
              </w:rPr>
            </w:pPr>
          </w:p>
          <w:p w14:paraId="5743A1F8" w14:textId="77777777" w:rsidR="0052258A" w:rsidRPr="007A7E5C" w:rsidRDefault="0052258A" w:rsidP="00896364">
            <w:pPr>
              <w:pStyle w:val="TAC"/>
              <w:jc w:val="left"/>
              <w:rPr>
                <w:lang w:eastAsia="zh-CN"/>
              </w:rPr>
            </w:pPr>
            <w:r w:rsidRPr="007A7E5C">
              <w:rPr>
                <w:lang w:eastAsia="zh-CN"/>
              </w:rPr>
              <w:t>Expose collected and pre-processed data on behalf of co-located NF.</w:t>
            </w:r>
          </w:p>
        </w:tc>
        <w:tc>
          <w:tcPr>
            <w:tcW w:w="1701" w:type="dxa"/>
          </w:tcPr>
          <w:p w14:paraId="58A985A7" w14:textId="77777777" w:rsidR="0052258A" w:rsidRPr="007A7E5C" w:rsidRDefault="0052258A" w:rsidP="00896364">
            <w:pPr>
              <w:pStyle w:val="TAC"/>
              <w:jc w:val="left"/>
              <w:rPr>
                <w:lang w:eastAsia="zh-CN"/>
              </w:rPr>
            </w:pPr>
            <w:r w:rsidRPr="007A7E5C">
              <w:rPr>
                <w:lang w:eastAsia="zh-CN"/>
              </w:rPr>
              <w:t>Add NF instance ID to NWDAF Profile in NRF.</w:t>
            </w:r>
          </w:p>
        </w:tc>
        <w:tc>
          <w:tcPr>
            <w:tcW w:w="2268" w:type="dxa"/>
          </w:tcPr>
          <w:p w14:paraId="7A793A58" w14:textId="77777777" w:rsidR="0052258A" w:rsidRPr="007A7E5C" w:rsidRDefault="0052258A" w:rsidP="00896364">
            <w:pPr>
              <w:pStyle w:val="TAC"/>
              <w:jc w:val="left"/>
              <w:rPr>
                <w:lang w:eastAsia="zh-CN"/>
              </w:rPr>
            </w:pPr>
          </w:p>
        </w:tc>
      </w:tr>
      <w:tr w:rsidR="0052258A" w:rsidRPr="007A7E5C" w14:paraId="650C8353" w14:textId="77777777" w:rsidTr="00896364">
        <w:trPr>
          <w:cantSplit/>
          <w:trHeight w:val="191"/>
        </w:trPr>
        <w:tc>
          <w:tcPr>
            <w:tcW w:w="363" w:type="dxa"/>
          </w:tcPr>
          <w:p w14:paraId="46FC350B" w14:textId="77777777" w:rsidR="0052258A" w:rsidRPr="007A7E5C" w:rsidRDefault="0052258A" w:rsidP="00896364">
            <w:pPr>
              <w:pStyle w:val="TAC"/>
              <w:rPr>
                <w:lang w:eastAsia="zh-CN"/>
              </w:rPr>
            </w:pPr>
            <w:r w:rsidRPr="007A7E5C">
              <w:rPr>
                <w:lang w:eastAsia="zh-CN"/>
              </w:rPr>
              <w:t>23</w:t>
            </w:r>
          </w:p>
        </w:tc>
        <w:tc>
          <w:tcPr>
            <w:tcW w:w="1120" w:type="dxa"/>
          </w:tcPr>
          <w:p w14:paraId="548BBB11" w14:textId="77777777" w:rsidR="0052258A" w:rsidRPr="007A7E5C" w:rsidRDefault="0052258A" w:rsidP="00896364">
            <w:pPr>
              <w:pStyle w:val="TAC"/>
              <w:jc w:val="left"/>
              <w:rPr>
                <w:lang w:eastAsia="zh-CN"/>
              </w:rPr>
            </w:pPr>
            <w:r w:rsidRPr="007A7E5C">
              <w:rPr>
                <w:lang w:eastAsia="zh-CN"/>
              </w:rPr>
              <w:t>Hierarchical.</w:t>
            </w:r>
          </w:p>
        </w:tc>
        <w:tc>
          <w:tcPr>
            <w:tcW w:w="2030" w:type="dxa"/>
          </w:tcPr>
          <w:p w14:paraId="0F944D60" w14:textId="77777777" w:rsidR="0052258A" w:rsidRPr="007A7E5C" w:rsidRDefault="0052258A" w:rsidP="00896364">
            <w:pPr>
              <w:pStyle w:val="TAC"/>
              <w:jc w:val="left"/>
              <w:rPr>
                <w:lang w:eastAsia="zh-CN"/>
              </w:rPr>
            </w:pPr>
            <w:r w:rsidRPr="007A7E5C">
              <w:rPr>
                <w:lang w:eastAsia="zh-CN"/>
              </w:rPr>
              <w:t>Central NWDAF collects data and/or analytics from distributed NWDAFs.</w:t>
            </w:r>
          </w:p>
        </w:tc>
        <w:tc>
          <w:tcPr>
            <w:tcW w:w="2044" w:type="dxa"/>
          </w:tcPr>
          <w:p w14:paraId="47691951" w14:textId="77777777" w:rsidR="0052258A" w:rsidRPr="007A7E5C" w:rsidRDefault="0052258A" w:rsidP="00896364">
            <w:pPr>
              <w:pStyle w:val="TAC"/>
              <w:jc w:val="left"/>
              <w:rPr>
                <w:lang w:eastAsia="zh-CN"/>
              </w:rPr>
            </w:pPr>
            <w:r w:rsidRPr="007A7E5C">
              <w:rPr>
                <w:lang w:eastAsia="zh-CN"/>
              </w:rPr>
              <w:t>Expose collected data.</w:t>
            </w:r>
          </w:p>
        </w:tc>
        <w:tc>
          <w:tcPr>
            <w:tcW w:w="1701" w:type="dxa"/>
          </w:tcPr>
          <w:p w14:paraId="25FD102B" w14:textId="77777777" w:rsidR="0052258A" w:rsidRPr="007A7E5C" w:rsidRDefault="0052258A" w:rsidP="00896364">
            <w:pPr>
              <w:pStyle w:val="TAC"/>
              <w:jc w:val="left"/>
              <w:rPr>
                <w:lang w:eastAsia="zh-CN"/>
              </w:rPr>
            </w:pPr>
          </w:p>
        </w:tc>
        <w:tc>
          <w:tcPr>
            <w:tcW w:w="2268" w:type="dxa"/>
          </w:tcPr>
          <w:p w14:paraId="78620FFE" w14:textId="77777777" w:rsidR="0052258A" w:rsidRPr="007A7E5C" w:rsidRDefault="0052258A" w:rsidP="00896364">
            <w:pPr>
              <w:pStyle w:val="TAC"/>
              <w:jc w:val="left"/>
              <w:rPr>
                <w:lang w:eastAsia="zh-CN"/>
              </w:rPr>
            </w:pPr>
          </w:p>
        </w:tc>
      </w:tr>
      <w:tr w:rsidR="0052258A" w:rsidRPr="007A7E5C" w14:paraId="2FAE4418" w14:textId="77777777" w:rsidTr="00896364">
        <w:trPr>
          <w:cantSplit/>
          <w:trHeight w:val="191"/>
        </w:trPr>
        <w:tc>
          <w:tcPr>
            <w:tcW w:w="363" w:type="dxa"/>
            <w:tcBorders>
              <w:top w:val="single" w:sz="4" w:space="0" w:color="auto"/>
              <w:left w:val="single" w:sz="4" w:space="0" w:color="auto"/>
              <w:bottom w:val="single" w:sz="4" w:space="0" w:color="auto"/>
              <w:right w:val="single" w:sz="4" w:space="0" w:color="auto"/>
            </w:tcBorders>
          </w:tcPr>
          <w:p w14:paraId="2C16F154" w14:textId="77777777" w:rsidR="0052258A" w:rsidRPr="007A7E5C" w:rsidRDefault="0052258A" w:rsidP="00896364">
            <w:pPr>
              <w:pStyle w:val="TAC"/>
              <w:rPr>
                <w:lang w:eastAsia="zh-CN"/>
              </w:rPr>
            </w:pPr>
            <w:r w:rsidRPr="007A7E5C">
              <w:rPr>
                <w:lang w:eastAsia="zh-CN"/>
              </w:rPr>
              <w:t>60</w:t>
            </w:r>
          </w:p>
        </w:tc>
        <w:tc>
          <w:tcPr>
            <w:tcW w:w="1120" w:type="dxa"/>
            <w:tcBorders>
              <w:top w:val="single" w:sz="4" w:space="0" w:color="auto"/>
              <w:left w:val="single" w:sz="4" w:space="0" w:color="auto"/>
              <w:bottom w:val="single" w:sz="4" w:space="0" w:color="auto"/>
              <w:right w:val="single" w:sz="4" w:space="0" w:color="auto"/>
            </w:tcBorders>
          </w:tcPr>
          <w:p w14:paraId="0734E5C2" w14:textId="77777777" w:rsidR="0052258A" w:rsidRPr="007A7E5C" w:rsidRDefault="0052258A" w:rsidP="00896364">
            <w:pPr>
              <w:pStyle w:val="TAC"/>
              <w:jc w:val="left"/>
              <w:rPr>
                <w:lang w:eastAsia="zh-CN"/>
              </w:rPr>
            </w:pPr>
            <w:r w:rsidRPr="007A7E5C">
              <w:rPr>
                <w:lang w:eastAsia="zh-CN"/>
              </w:rPr>
              <w:t>Hierarchical.</w:t>
            </w:r>
          </w:p>
        </w:tc>
        <w:tc>
          <w:tcPr>
            <w:tcW w:w="2030" w:type="dxa"/>
            <w:tcBorders>
              <w:top w:val="single" w:sz="4" w:space="0" w:color="auto"/>
              <w:left w:val="single" w:sz="4" w:space="0" w:color="auto"/>
              <w:bottom w:val="single" w:sz="4" w:space="0" w:color="auto"/>
              <w:right w:val="single" w:sz="4" w:space="0" w:color="auto"/>
            </w:tcBorders>
          </w:tcPr>
          <w:p w14:paraId="135EE679" w14:textId="77777777" w:rsidR="0052258A" w:rsidRPr="007A7E5C" w:rsidRDefault="0052258A" w:rsidP="00896364">
            <w:pPr>
              <w:pStyle w:val="TAC"/>
              <w:jc w:val="left"/>
              <w:rPr>
                <w:lang w:eastAsia="zh-CN"/>
              </w:rPr>
            </w:pPr>
            <w:r w:rsidRPr="007A7E5C">
              <w:rPr>
                <w:lang w:eastAsia="zh-CN"/>
              </w:rPr>
              <w:t>Central NWDAF collects and aggregates Analytics and related metadata from distributed NWDAFs.</w:t>
            </w:r>
          </w:p>
        </w:tc>
        <w:tc>
          <w:tcPr>
            <w:tcW w:w="2044" w:type="dxa"/>
            <w:tcBorders>
              <w:top w:val="single" w:sz="4" w:space="0" w:color="auto"/>
              <w:left w:val="single" w:sz="4" w:space="0" w:color="auto"/>
              <w:bottom w:val="single" w:sz="4" w:space="0" w:color="auto"/>
              <w:right w:val="single" w:sz="4" w:space="0" w:color="auto"/>
            </w:tcBorders>
          </w:tcPr>
          <w:p w14:paraId="3ABC5CC4" w14:textId="77777777" w:rsidR="0052258A" w:rsidRPr="007A7E5C" w:rsidRDefault="0052258A" w:rsidP="00896364">
            <w:pPr>
              <w:pStyle w:val="TAC"/>
              <w:jc w:val="left"/>
              <w:rPr>
                <w:lang w:eastAsia="zh-CN"/>
              </w:rPr>
            </w:pPr>
            <w:r w:rsidRPr="007A7E5C">
              <w:rPr>
                <w:lang w:eastAsia="zh-CN"/>
              </w:rPr>
              <w:t>Aggregate Analytics using analytics metadata.</w:t>
            </w:r>
          </w:p>
          <w:p w14:paraId="673F9681" w14:textId="77777777" w:rsidR="0052258A" w:rsidRPr="007A7E5C" w:rsidRDefault="0052258A" w:rsidP="00896364">
            <w:pPr>
              <w:pStyle w:val="TAC"/>
              <w:jc w:val="left"/>
              <w:rPr>
                <w:lang w:eastAsia="zh-CN"/>
              </w:rPr>
            </w:pPr>
          </w:p>
          <w:p w14:paraId="0D7DC1C3" w14:textId="77777777" w:rsidR="0052258A" w:rsidRPr="007A7E5C" w:rsidRDefault="0052258A" w:rsidP="00896364">
            <w:pPr>
              <w:pStyle w:val="TAC"/>
              <w:jc w:val="left"/>
              <w:rPr>
                <w:lang w:eastAsia="zh-CN"/>
              </w:rPr>
            </w:pPr>
            <w:r w:rsidRPr="007A7E5C">
              <w:rPr>
                <w:lang w:eastAsia="zh-CN"/>
              </w:rPr>
              <w:t>Expose analytics metadata.</w:t>
            </w:r>
          </w:p>
        </w:tc>
        <w:tc>
          <w:tcPr>
            <w:tcW w:w="1701" w:type="dxa"/>
            <w:tcBorders>
              <w:top w:val="single" w:sz="4" w:space="0" w:color="auto"/>
              <w:left w:val="single" w:sz="4" w:space="0" w:color="auto"/>
              <w:bottom w:val="single" w:sz="4" w:space="0" w:color="auto"/>
              <w:right w:val="single" w:sz="4" w:space="0" w:color="auto"/>
            </w:tcBorders>
          </w:tcPr>
          <w:p w14:paraId="2C7F02B9" w14:textId="77777777" w:rsidR="0052258A" w:rsidRPr="007A7E5C" w:rsidRDefault="0052258A" w:rsidP="00896364">
            <w:pPr>
              <w:pStyle w:val="TAC"/>
              <w:jc w:val="left"/>
              <w:rPr>
                <w:lang w:eastAsia="zh-CN"/>
              </w:rPr>
            </w:pPr>
            <w:r w:rsidRPr="007A7E5C">
              <w:rPr>
                <w:lang w:eastAsia="zh-CN"/>
              </w:rPr>
              <w:t>Register Aggregation and/or metadata exposure capability.</w:t>
            </w:r>
          </w:p>
        </w:tc>
        <w:tc>
          <w:tcPr>
            <w:tcW w:w="2268" w:type="dxa"/>
            <w:tcBorders>
              <w:top w:val="single" w:sz="4" w:space="0" w:color="auto"/>
              <w:left w:val="single" w:sz="4" w:space="0" w:color="auto"/>
              <w:bottom w:val="single" w:sz="4" w:space="0" w:color="auto"/>
              <w:right w:val="single" w:sz="4" w:space="0" w:color="auto"/>
            </w:tcBorders>
          </w:tcPr>
          <w:p w14:paraId="1F98457B" w14:textId="77777777" w:rsidR="0052258A" w:rsidRPr="007A7E5C" w:rsidRDefault="0052258A" w:rsidP="00896364">
            <w:pPr>
              <w:pStyle w:val="TAC"/>
              <w:jc w:val="left"/>
              <w:rPr>
                <w:lang w:eastAsia="zh-CN"/>
              </w:rPr>
            </w:pPr>
          </w:p>
        </w:tc>
      </w:tr>
      <w:tr w:rsidR="0052258A" w:rsidRPr="007A7E5C" w14:paraId="03841065" w14:textId="77777777" w:rsidTr="00896364">
        <w:trPr>
          <w:cantSplit/>
          <w:trHeight w:val="191"/>
        </w:trPr>
        <w:tc>
          <w:tcPr>
            <w:tcW w:w="363" w:type="dxa"/>
            <w:tcBorders>
              <w:top w:val="single" w:sz="4" w:space="0" w:color="auto"/>
              <w:left w:val="single" w:sz="4" w:space="0" w:color="auto"/>
              <w:bottom w:val="single" w:sz="4" w:space="0" w:color="auto"/>
              <w:right w:val="single" w:sz="4" w:space="0" w:color="auto"/>
            </w:tcBorders>
          </w:tcPr>
          <w:p w14:paraId="4B772057" w14:textId="77777777" w:rsidR="0052258A" w:rsidRPr="007A7E5C" w:rsidRDefault="0052258A" w:rsidP="00896364">
            <w:pPr>
              <w:pStyle w:val="TAC"/>
              <w:rPr>
                <w:lang w:eastAsia="zh-CN"/>
              </w:rPr>
            </w:pPr>
            <w:r w:rsidRPr="007A7E5C">
              <w:rPr>
                <w:lang w:eastAsia="zh-CN"/>
              </w:rPr>
              <w:t>69</w:t>
            </w:r>
          </w:p>
        </w:tc>
        <w:tc>
          <w:tcPr>
            <w:tcW w:w="1120" w:type="dxa"/>
            <w:tcBorders>
              <w:top w:val="single" w:sz="4" w:space="0" w:color="auto"/>
              <w:left w:val="single" w:sz="4" w:space="0" w:color="auto"/>
              <w:bottom w:val="single" w:sz="4" w:space="0" w:color="auto"/>
              <w:right w:val="single" w:sz="4" w:space="0" w:color="auto"/>
            </w:tcBorders>
          </w:tcPr>
          <w:p w14:paraId="3420785B" w14:textId="77777777" w:rsidR="0052258A" w:rsidRPr="007A7E5C" w:rsidRDefault="0052258A" w:rsidP="00896364">
            <w:pPr>
              <w:pStyle w:val="TAC"/>
              <w:jc w:val="left"/>
              <w:rPr>
                <w:lang w:eastAsia="zh-CN"/>
              </w:rPr>
            </w:pPr>
            <w:r w:rsidRPr="007A7E5C">
              <w:rPr>
                <w:lang w:eastAsia="zh-CN"/>
              </w:rPr>
              <w:t>Distributed or hierarchical.</w:t>
            </w:r>
          </w:p>
          <w:p w14:paraId="5CB6113A" w14:textId="77777777" w:rsidR="0052258A" w:rsidRPr="007A7E5C" w:rsidRDefault="0052258A" w:rsidP="00896364">
            <w:pPr>
              <w:pStyle w:val="TAC"/>
              <w:jc w:val="left"/>
              <w:rPr>
                <w:lang w:eastAsia="zh-CN"/>
              </w:rPr>
            </w:pPr>
          </w:p>
          <w:p w14:paraId="4FBFB390" w14:textId="77777777" w:rsidR="0052258A" w:rsidRPr="007A7E5C" w:rsidRDefault="0052258A" w:rsidP="00896364">
            <w:pPr>
              <w:pStyle w:val="TAC"/>
              <w:jc w:val="left"/>
              <w:rPr>
                <w:lang w:eastAsia="zh-CN"/>
              </w:rPr>
            </w:pPr>
            <w:r w:rsidRPr="007A7E5C">
              <w:rPr>
                <w:lang w:eastAsia="zh-CN"/>
              </w:rPr>
              <w:t>Disallows overlapping serving areas for distributed NWDAFs.</w:t>
            </w:r>
          </w:p>
        </w:tc>
        <w:tc>
          <w:tcPr>
            <w:tcW w:w="2030" w:type="dxa"/>
            <w:tcBorders>
              <w:top w:val="single" w:sz="4" w:space="0" w:color="auto"/>
              <w:left w:val="single" w:sz="4" w:space="0" w:color="auto"/>
              <w:bottom w:val="single" w:sz="4" w:space="0" w:color="auto"/>
              <w:right w:val="single" w:sz="4" w:space="0" w:color="auto"/>
            </w:tcBorders>
          </w:tcPr>
          <w:p w14:paraId="08587ED2" w14:textId="77777777" w:rsidR="0052258A" w:rsidRPr="007A7E5C" w:rsidRDefault="0052258A" w:rsidP="00896364">
            <w:pPr>
              <w:pStyle w:val="TAC"/>
              <w:jc w:val="left"/>
              <w:rPr>
                <w:lang w:eastAsia="zh-CN"/>
              </w:rPr>
            </w:pPr>
            <w:r w:rsidRPr="007A7E5C">
              <w:rPr>
                <w:lang w:eastAsia="zh-CN"/>
              </w:rPr>
              <w:t>Central NWDAF collects and aggregates Analytics from distributed NWDAFs.</w:t>
            </w:r>
          </w:p>
          <w:p w14:paraId="4605FA28" w14:textId="77777777" w:rsidR="0052258A" w:rsidRPr="007A7E5C" w:rsidRDefault="0052258A" w:rsidP="00896364">
            <w:pPr>
              <w:pStyle w:val="TAC"/>
              <w:jc w:val="left"/>
              <w:rPr>
                <w:lang w:eastAsia="zh-CN"/>
              </w:rPr>
            </w:pPr>
          </w:p>
          <w:p w14:paraId="6E5AAF63" w14:textId="77777777" w:rsidR="0052258A" w:rsidRPr="007A7E5C" w:rsidRDefault="0052258A" w:rsidP="00896364">
            <w:pPr>
              <w:pStyle w:val="TAC"/>
              <w:jc w:val="left"/>
              <w:rPr>
                <w:lang w:eastAsia="zh-CN"/>
              </w:rPr>
            </w:pPr>
            <w:r w:rsidRPr="007A7E5C">
              <w:rPr>
                <w:lang w:eastAsia="zh-CN"/>
              </w:rPr>
              <w:t>Central NWDAF may collect data/analytics for non-latency sensitive use cases.</w:t>
            </w:r>
          </w:p>
        </w:tc>
        <w:tc>
          <w:tcPr>
            <w:tcW w:w="2044" w:type="dxa"/>
            <w:tcBorders>
              <w:top w:val="single" w:sz="4" w:space="0" w:color="auto"/>
              <w:left w:val="single" w:sz="4" w:space="0" w:color="auto"/>
              <w:bottom w:val="single" w:sz="4" w:space="0" w:color="auto"/>
              <w:right w:val="single" w:sz="4" w:space="0" w:color="auto"/>
            </w:tcBorders>
          </w:tcPr>
          <w:p w14:paraId="28076785" w14:textId="77777777" w:rsidR="0052258A" w:rsidRPr="007A7E5C" w:rsidRDefault="0052258A" w:rsidP="00896364">
            <w:pPr>
              <w:pStyle w:val="TAC"/>
              <w:jc w:val="left"/>
              <w:rPr>
                <w:lang w:eastAsia="zh-CN"/>
              </w:rPr>
            </w:pPr>
            <w:r w:rsidRPr="007A7E5C">
              <w:rPr>
                <w:lang w:eastAsia="zh-CN"/>
              </w:rPr>
              <w:t>Support 2-layer hierarchy.</w:t>
            </w:r>
          </w:p>
          <w:p w14:paraId="3F1B2B37" w14:textId="77777777" w:rsidR="0052258A" w:rsidRPr="007A7E5C" w:rsidRDefault="0052258A" w:rsidP="00896364">
            <w:pPr>
              <w:pStyle w:val="TAC"/>
              <w:jc w:val="left"/>
              <w:rPr>
                <w:lang w:eastAsia="zh-CN"/>
              </w:rPr>
            </w:pPr>
          </w:p>
          <w:p w14:paraId="1055A4EA" w14:textId="77777777" w:rsidR="0052258A" w:rsidRPr="007A7E5C" w:rsidRDefault="0052258A" w:rsidP="00896364">
            <w:pPr>
              <w:pStyle w:val="TAC"/>
              <w:jc w:val="left"/>
              <w:rPr>
                <w:lang w:eastAsia="zh-CN"/>
              </w:rPr>
            </w:pPr>
            <w:r w:rsidRPr="007A7E5C">
              <w:rPr>
                <w:lang w:eastAsia="zh-CN"/>
              </w:rPr>
              <w:t>Distr. NWDAF is close to data source, focuses on UPF, and may purge data/statistics if the subscription is terminated.</w:t>
            </w:r>
          </w:p>
        </w:tc>
        <w:tc>
          <w:tcPr>
            <w:tcW w:w="1701" w:type="dxa"/>
            <w:tcBorders>
              <w:top w:val="single" w:sz="4" w:space="0" w:color="auto"/>
              <w:left w:val="single" w:sz="4" w:space="0" w:color="auto"/>
              <w:bottom w:val="single" w:sz="4" w:space="0" w:color="auto"/>
              <w:right w:val="single" w:sz="4" w:space="0" w:color="auto"/>
            </w:tcBorders>
          </w:tcPr>
          <w:p w14:paraId="40A466DF" w14:textId="77777777" w:rsidR="0052258A" w:rsidRPr="007A7E5C" w:rsidRDefault="0052258A" w:rsidP="00896364">
            <w:pPr>
              <w:pStyle w:val="TAC"/>
              <w:jc w:val="left"/>
              <w:rPr>
                <w:lang w:eastAsia="zh-CN"/>
              </w:rPr>
            </w:pPr>
            <w:r w:rsidRPr="007A7E5C">
              <w:rPr>
                <w:lang w:eastAsia="zh-CN"/>
              </w:rPr>
              <w:t>Additional registration in UDM for UE related Analytics (registration includes UE IDs it is serving).</w:t>
            </w:r>
          </w:p>
          <w:p w14:paraId="7E0B45E2" w14:textId="77777777" w:rsidR="0052258A" w:rsidRPr="007A7E5C" w:rsidRDefault="0052258A" w:rsidP="00896364">
            <w:pPr>
              <w:pStyle w:val="TAC"/>
              <w:jc w:val="left"/>
              <w:rPr>
                <w:lang w:eastAsia="zh-CN"/>
              </w:rPr>
            </w:pPr>
          </w:p>
          <w:p w14:paraId="1184FD3E" w14:textId="77777777" w:rsidR="0052258A" w:rsidRPr="007A7E5C" w:rsidRDefault="0052258A" w:rsidP="00896364">
            <w:pPr>
              <w:pStyle w:val="TAC"/>
              <w:jc w:val="left"/>
              <w:rPr>
                <w:lang w:eastAsia="zh-CN"/>
              </w:rPr>
            </w:pPr>
            <w:r w:rsidRPr="007A7E5C">
              <w:rPr>
                <w:lang w:eastAsia="zh-CN"/>
              </w:rPr>
              <w:t>Enhanced Nudm_UECM procedure.</w:t>
            </w:r>
          </w:p>
        </w:tc>
        <w:tc>
          <w:tcPr>
            <w:tcW w:w="2268" w:type="dxa"/>
            <w:tcBorders>
              <w:top w:val="single" w:sz="4" w:space="0" w:color="auto"/>
              <w:left w:val="single" w:sz="4" w:space="0" w:color="auto"/>
              <w:bottom w:val="single" w:sz="4" w:space="0" w:color="auto"/>
              <w:right w:val="single" w:sz="4" w:space="0" w:color="auto"/>
            </w:tcBorders>
          </w:tcPr>
          <w:p w14:paraId="35F3FD07" w14:textId="77777777" w:rsidR="0052258A" w:rsidRPr="007A7E5C" w:rsidRDefault="0052258A" w:rsidP="00896364">
            <w:pPr>
              <w:pStyle w:val="TAC"/>
              <w:jc w:val="left"/>
              <w:rPr>
                <w:lang w:eastAsia="zh-CN"/>
              </w:rPr>
            </w:pPr>
            <w:r w:rsidRPr="007A7E5C">
              <w:rPr>
                <w:lang w:eastAsia="zh-CN"/>
              </w:rPr>
              <w:t>NWDAF service consumer: discover NWDAF serving a UE.</w:t>
            </w:r>
          </w:p>
          <w:p w14:paraId="6C3ED6A6" w14:textId="77777777" w:rsidR="0052258A" w:rsidRPr="007A7E5C" w:rsidRDefault="0052258A" w:rsidP="00896364">
            <w:pPr>
              <w:pStyle w:val="TAC"/>
              <w:jc w:val="left"/>
              <w:rPr>
                <w:lang w:eastAsia="zh-CN"/>
              </w:rPr>
            </w:pPr>
          </w:p>
          <w:p w14:paraId="41BD87BB" w14:textId="77777777" w:rsidR="0052258A" w:rsidRPr="007A7E5C" w:rsidRDefault="0052258A" w:rsidP="00896364">
            <w:pPr>
              <w:pStyle w:val="TAC"/>
              <w:jc w:val="left"/>
              <w:rPr>
                <w:lang w:eastAsia="zh-CN"/>
              </w:rPr>
            </w:pPr>
            <w:r w:rsidRPr="007A7E5C">
              <w:rPr>
                <w:lang w:eastAsia="zh-CN"/>
              </w:rPr>
              <w:t>PCF: Extend Npcf_AMPolicy Control and Npcf_SMPolicyControl.</w:t>
            </w:r>
          </w:p>
          <w:p w14:paraId="1F0CDA4A" w14:textId="77777777" w:rsidR="0052258A" w:rsidRPr="007A7E5C" w:rsidRDefault="0052258A" w:rsidP="00896364">
            <w:pPr>
              <w:pStyle w:val="TAC"/>
              <w:jc w:val="left"/>
              <w:rPr>
                <w:lang w:eastAsia="zh-CN"/>
              </w:rPr>
            </w:pPr>
          </w:p>
          <w:p w14:paraId="4B1F1C0E" w14:textId="77777777" w:rsidR="0052258A" w:rsidRPr="007A7E5C" w:rsidRDefault="0052258A" w:rsidP="00896364">
            <w:pPr>
              <w:pStyle w:val="TAC"/>
              <w:jc w:val="left"/>
              <w:rPr>
                <w:lang w:eastAsia="zh-CN"/>
              </w:rPr>
            </w:pPr>
            <w:r w:rsidRPr="007A7E5C">
              <w:rPr>
                <w:lang w:eastAsia="zh-CN"/>
              </w:rPr>
              <w:t>SMF: Report the NWDAF serving the UE to the PCF.</w:t>
            </w:r>
          </w:p>
        </w:tc>
      </w:tr>
    </w:tbl>
    <w:p w14:paraId="7C7594DB" w14:textId="77777777" w:rsidR="0052258A" w:rsidRPr="007A7E5C" w:rsidRDefault="0052258A" w:rsidP="0052258A">
      <w:pPr>
        <w:rPr>
          <w:rFonts w:eastAsia="Yu Mincho"/>
        </w:rPr>
      </w:pPr>
    </w:p>
    <w:p w14:paraId="45DC8F2B" w14:textId="77777777" w:rsidR="0052258A" w:rsidRPr="007A7E5C" w:rsidRDefault="0052258A" w:rsidP="0052258A">
      <w:r w:rsidRPr="007A7E5C">
        <w:lastRenderedPageBreak/>
        <w:t>From Table 7.2.2-1 and Table 7.2.2-2, the following observations are made:</w:t>
      </w:r>
    </w:p>
    <w:p w14:paraId="396D36F8" w14:textId="77777777" w:rsidR="0052258A" w:rsidRPr="007A7E5C" w:rsidRDefault="0052258A" w:rsidP="0052258A">
      <w:pPr>
        <w:pStyle w:val="B1"/>
      </w:pPr>
      <w:r w:rsidRPr="007A7E5C">
        <w:t>-</w:t>
      </w:r>
      <w:r w:rsidRPr="007A7E5C">
        <w:tab/>
        <w:t>Observation O1: Most solutions apply a hierarchical NWDAF architecture with at least 2 layers. Solutions #14 (option A) and #53 also describe an option allowing for a flat NWDAF architecture.</w:t>
      </w:r>
    </w:p>
    <w:p w14:paraId="2DE29379" w14:textId="77777777" w:rsidR="0052258A" w:rsidRPr="007A7E5C" w:rsidRDefault="0052258A" w:rsidP="0052258A">
      <w:pPr>
        <w:pStyle w:val="B1"/>
      </w:pPr>
      <w:r w:rsidRPr="007A7E5C">
        <w:t>-</w:t>
      </w:r>
      <w:r w:rsidRPr="007A7E5C">
        <w:tab/>
        <w:t>Observation O2:  Most solutions support a dynamic NWDAF architecture. Solutions #16, #17, #18 support a static NWDAF hierarchy with a dynamic NWDAF to hierarchy mapping. Solutions #12, #14, #23, #53 explicitly mention about the possibility to do some pre-configuration of the NWDAF instances, e.g. based on operator's policy to serve a specific set of entities, while this is assumed to also be possible for other solutions.</w:t>
      </w:r>
    </w:p>
    <w:p w14:paraId="68405874" w14:textId="77777777" w:rsidR="0052258A" w:rsidRPr="007A7E5C" w:rsidRDefault="0052258A" w:rsidP="0052258A">
      <w:pPr>
        <w:pStyle w:val="B1"/>
      </w:pPr>
      <w:r w:rsidRPr="007A7E5C">
        <w:t>-</w:t>
      </w:r>
      <w:r w:rsidRPr="007A7E5C">
        <w:tab/>
        <w:t>Observation O3: Solutions #10, #11, #12, #14, #17, #19, #23, #24, #53, #60 describe collection and aggregation of Analytics Output from other NWDAFs. Solutions #10, #19 and #60 in addition describe the exchange of Aggregation metadata (e.g. Dataset statistical properties, output strategy, for mobility performance or time window) to support the aggregation of Analytics Output obtained from multiple distributed / lower layer NWDAFs.</w:t>
      </w:r>
    </w:p>
    <w:p w14:paraId="078E4FA2" w14:textId="77777777" w:rsidR="0052258A" w:rsidRPr="007A7E5C" w:rsidRDefault="0052258A" w:rsidP="0052258A">
      <w:pPr>
        <w:pStyle w:val="B1"/>
      </w:pPr>
      <w:r w:rsidRPr="007A7E5C">
        <w:t>-</w:t>
      </w:r>
      <w:r w:rsidRPr="007A7E5C">
        <w:tab/>
        <w:t>Observation O4: In solutions #11, #12, #14 (except option A), #19, #23, # 60, a Central (or higher layer) NWDAF may aggregate analytics per analytics ID from Distributed (or lower layer) NWDAFs, each covering specific TAs from the area of interest for the NWDAF service consumer.</w:t>
      </w:r>
    </w:p>
    <w:p w14:paraId="7991A622" w14:textId="77777777" w:rsidR="0052258A" w:rsidRPr="007A7E5C" w:rsidRDefault="0052258A" w:rsidP="0052258A">
      <w:pPr>
        <w:pStyle w:val="B1"/>
      </w:pPr>
      <w:r w:rsidRPr="007A7E5C">
        <w:t>-</w:t>
      </w:r>
      <w:r w:rsidRPr="007A7E5C">
        <w:tab/>
        <w:t>Observation O5: All solutions, except one option in solution #11, use existing NRF mechanisms to discover other NWDAFs.</w:t>
      </w:r>
    </w:p>
    <w:p w14:paraId="639F4D9A" w14:textId="77777777" w:rsidR="0052258A" w:rsidRPr="007A7E5C" w:rsidRDefault="0052258A" w:rsidP="0052258A">
      <w:pPr>
        <w:pStyle w:val="B1"/>
      </w:pPr>
      <w:r w:rsidRPr="007A7E5C">
        <w:t>-</w:t>
      </w:r>
      <w:r w:rsidRPr="007A7E5C">
        <w:tab/>
        <w:t>Observation 06: Solution#10 adds the possibility to per UE re-use existing data collection and Analytics Output already available in other NWDAFs in a dynamic NWDAF architecture with overlapping NWDAF serving areas.</w:t>
      </w:r>
    </w:p>
    <w:p w14:paraId="7170F278" w14:textId="77777777" w:rsidR="0052258A" w:rsidRPr="007A7E5C" w:rsidRDefault="0052258A" w:rsidP="0052258A">
      <w:pPr>
        <w:pStyle w:val="B1"/>
      </w:pPr>
      <w:r w:rsidRPr="007A7E5C">
        <w:t>-</w:t>
      </w:r>
      <w:r w:rsidRPr="007A7E5C">
        <w:tab/>
        <w:t>Observation O7: Solutions #12, #14 (except option A), #21 and #60 propose to extend the NWDAF capabilities (e.g. analytics aggregation) registered in the NWDAF NF Profile in NRF to include the new NWDAF capabilities. Solution#11 and solution #23 propose to extend the NWDAF NF Profile in NRF to include the 5GC NF ID(s) that the NWDAF can serve.</w:t>
      </w:r>
    </w:p>
    <w:p w14:paraId="1512EA85" w14:textId="77777777" w:rsidR="0052258A" w:rsidRPr="007A7E5C" w:rsidRDefault="0052258A" w:rsidP="0052258A">
      <w:pPr>
        <w:pStyle w:val="B1"/>
      </w:pPr>
      <w:r w:rsidRPr="007A7E5C">
        <w:t>-</w:t>
      </w:r>
      <w:r w:rsidRPr="007A7E5C">
        <w:tab/>
        <w:t>Observation O8: Solutions #10, #12, #21 propose lower layer NWDAFs (i.e. Distributed NWDAFs) are close to data source or co-located with NFs. Other solutions do not preclude this requirement.</w:t>
      </w:r>
    </w:p>
    <w:p w14:paraId="11BBACC9" w14:textId="77777777" w:rsidR="0052258A" w:rsidRPr="007A7E5C" w:rsidRDefault="0052258A" w:rsidP="0052258A">
      <w:pPr>
        <w:pStyle w:val="B1"/>
      </w:pPr>
      <w:r w:rsidRPr="007A7E5C">
        <w:t>-</w:t>
      </w:r>
      <w:r w:rsidRPr="007A7E5C">
        <w:tab/>
        <w:t>Observation O9: Solution #16, describes a use case where the NWDAF service consumer contacts a lower layer NWDAF, while the procedure in solution #18, shows the case where the NWDAF service consumer contacts the top layer NWDAF. Solution #60 mentions that NF service consumer can be configured to give preference to a distributed NWDAF over a Central NWDAF or vice versa, in case multiple NWDAFs are returned by NRF.</w:t>
      </w:r>
    </w:p>
    <w:p w14:paraId="67E064E6" w14:textId="77777777" w:rsidR="0052258A" w:rsidRPr="007A7E5C" w:rsidRDefault="0052258A" w:rsidP="0052258A">
      <w:pPr>
        <w:pStyle w:val="B1"/>
      </w:pPr>
      <w:r w:rsidRPr="007A7E5C">
        <w:t>-</w:t>
      </w:r>
      <w:r w:rsidRPr="007A7E5C">
        <w:tab/>
        <w:t>Observation O10: Solution #17 mentions that "NRF will return the best matching NWDAF in the hierarchy that can support the requested Analytics". This implies a change to the existing NRF behaviour to determine "the best matching NWDAF" and to know and understand the NWDAF hierarchy.</w:t>
      </w:r>
    </w:p>
    <w:p w14:paraId="268BA924" w14:textId="77777777" w:rsidR="0052258A" w:rsidRPr="007A7E5C" w:rsidRDefault="0052258A" w:rsidP="0052258A">
      <w:r w:rsidRPr="007A7E5C">
        <w:t>Table 7.2.2-3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architecture. Main differences are in the services used for the re-selection and in which entity is triggering the re-selection and informing the service consumer.</w:t>
      </w:r>
    </w:p>
    <w:p w14:paraId="56E49EE5" w14:textId="77777777" w:rsidR="0052258A" w:rsidRPr="007A7E5C" w:rsidRDefault="0052258A" w:rsidP="0052258A">
      <w:pPr>
        <w:pStyle w:val="TH"/>
      </w:pPr>
      <w:bookmarkStart w:id="9" w:name="_Hlk52550188"/>
      <w:r w:rsidRPr="007A7E5C">
        <w:lastRenderedPageBreak/>
        <w:t>Table 7.2.2-3: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52258A" w:rsidRPr="007A7E5C" w14:paraId="23FEAFD9" w14:textId="77777777" w:rsidTr="00896364">
        <w:trPr>
          <w:cantSplit/>
          <w:trHeight w:val="193"/>
          <w:tblHeader/>
        </w:trPr>
        <w:tc>
          <w:tcPr>
            <w:tcW w:w="454" w:type="dxa"/>
          </w:tcPr>
          <w:p w14:paraId="1BB0A8B6" w14:textId="77777777" w:rsidR="0052258A" w:rsidRPr="007A7E5C" w:rsidRDefault="0052258A" w:rsidP="00896364">
            <w:pPr>
              <w:pStyle w:val="TAH"/>
              <w:rPr>
                <w:lang w:eastAsia="zh-CN"/>
              </w:rPr>
            </w:pPr>
            <w:r w:rsidRPr="007A7E5C">
              <w:rPr>
                <w:lang w:eastAsia="zh-CN"/>
              </w:rPr>
              <w:t>Sol.</w:t>
            </w:r>
          </w:p>
        </w:tc>
        <w:tc>
          <w:tcPr>
            <w:tcW w:w="1418" w:type="dxa"/>
          </w:tcPr>
          <w:p w14:paraId="634508B6" w14:textId="77777777" w:rsidR="0052258A" w:rsidRPr="007A7E5C" w:rsidRDefault="0052258A" w:rsidP="00896364">
            <w:pPr>
              <w:pStyle w:val="TAH"/>
              <w:rPr>
                <w:lang w:eastAsia="zh-CN"/>
              </w:rPr>
            </w:pPr>
            <w:r w:rsidRPr="007A7E5C">
              <w:rPr>
                <w:lang w:eastAsia="zh-CN"/>
              </w:rPr>
              <w:t>Aspect covered</w:t>
            </w:r>
          </w:p>
        </w:tc>
        <w:tc>
          <w:tcPr>
            <w:tcW w:w="2551" w:type="dxa"/>
          </w:tcPr>
          <w:p w14:paraId="6A6C099A" w14:textId="77777777" w:rsidR="0052258A" w:rsidRPr="007A7E5C" w:rsidRDefault="0052258A" w:rsidP="00896364">
            <w:pPr>
              <w:pStyle w:val="TAH"/>
              <w:rPr>
                <w:lang w:eastAsia="zh-CN"/>
              </w:rPr>
            </w:pPr>
            <w:r w:rsidRPr="007A7E5C">
              <w:rPr>
                <w:lang w:eastAsia="zh-CN"/>
              </w:rPr>
              <w:t>Impact to NWDAF</w:t>
            </w:r>
          </w:p>
        </w:tc>
        <w:tc>
          <w:tcPr>
            <w:tcW w:w="2552" w:type="dxa"/>
          </w:tcPr>
          <w:p w14:paraId="4DB950D4" w14:textId="77777777" w:rsidR="0052258A" w:rsidRPr="007A7E5C" w:rsidRDefault="0052258A" w:rsidP="00896364">
            <w:pPr>
              <w:pStyle w:val="TAH"/>
              <w:rPr>
                <w:lang w:eastAsia="zh-CN"/>
              </w:rPr>
            </w:pPr>
            <w:r w:rsidRPr="007A7E5C">
              <w:rPr>
                <w:lang w:eastAsia="zh-CN"/>
              </w:rPr>
              <w:t>Impact to other NFs</w:t>
            </w:r>
          </w:p>
        </w:tc>
        <w:tc>
          <w:tcPr>
            <w:tcW w:w="2557" w:type="dxa"/>
          </w:tcPr>
          <w:p w14:paraId="595EC6D5" w14:textId="77777777" w:rsidR="0052258A" w:rsidRPr="007A7E5C" w:rsidRDefault="0052258A" w:rsidP="00896364">
            <w:pPr>
              <w:pStyle w:val="TAH"/>
              <w:rPr>
                <w:lang w:eastAsia="zh-CN"/>
              </w:rPr>
            </w:pPr>
            <w:r w:rsidRPr="007A7E5C">
              <w:rPr>
                <w:lang w:eastAsia="zh-CN"/>
              </w:rPr>
              <w:t>Additional notes</w:t>
            </w:r>
          </w:p>
        </w:tc>
      </w:tr>
      <w:tr w:rsidR="0052258A" w:rsidRPr="007A7E5C" w14:paraId="34CF1384" w14:textId="77777777" w:rsidTr="00896364">
        <w:trPr>
          <w:cantSplit/>
          <w:trHeight w:val="191"/>
        </w:trPr>
        <w:tc>
          <w:tcPr>
            <w:tcW w:w="454" w:type="dxa"/>
          </w:tcPr>
          <w:p w14:paraId="7CACE2D5" w14:textId="77777777" w:rsidR="0052258A" w:rsidRPr="007A7E5C" w:rsidRDefault="0052258A" w:rsidP="00896364">
            <w:pPr>
              <w:pStyle w:val="TAC"/>
              <w:rPr>
                <w:lang w:eastAsia="zh-CN"/>
              </w:rPr>
            </w:pPr>
            <w:r w:rsidRPr="007A7E5C">
              <w:rPr>
                <w:lang w:eastAsia="zh-CN"/>
              </w:rPr>
              <w:t>10</w:t>
            </w:r>
          </w:p>
        </w:tc>
        <w:tc>
          <w:tcPr>
            <w:tcW w:w="1418" w:type="dxa"/>
          </w:tcPr>
          <w:p w14:paraId="0F86FEC4" w14:textId="77777777" w:rsidR="0052258A" w:rsidRPr="007A7E5C" w:rsidRDefault="0052258A" w:rsidP="00896364">
            <w:pPr>
              <w:pStyle w:val="TAC"/>
              <w:jc w:val="left"/>
              <w:rPr>
                <w:lang w:eastAsia="zh-CN"/>
              </w:rPr>
            </w:pPr>
            <w:r w:rsidRPr="007A7E5C">
              <w:rPr>
                <w:lang w:eastAsia="zh-CN"/>
              </w:rPr>
              <w:t>Without DCCF:</w:t>
            </w:r>
          </w:p>
          <w:p w14:paraId="48E86292" w14:textId="77777777" w:rsidR="0052258A" w:rsidRPr="007A7E5C" w:rsidRDefault="0052258A" w:rsidP="00896364">
            <w:pPr>
              <w:pStyle w:val="TAC"/>
              <w:jc w:val="left"/>
              <w:rPr>
                <w:lang w:eastAsia="zh-CN"/>
              </w:rPr>
            </w:pPr>
            <w:r w:rsidRPr="007A7E5C">
              <w:rPr>
                <w:lang w:eastAsia="zh-CN"/>
              </w:rPr>
              <w:t>Re-selection of NWDAF triggered by AMF handover (clause 6.10.2.4).</w:t>
            </w:r>
          </w:p>
          <w:p w14:paraId="161A4BD1" w14:textId="77777777" w:rsidR="0052258A" w:rsidRPr="007A7E5C" w:rsidRDefault="0052258A" w:rsidP="00896364">
            <w:pPr>
              <w:pStyle w:val="TAC"/>
              <w:jc w:val="left"/>
              <w:rPr>
                <w:lang w:eastAsia="zh-CN"/>
              </w:rPr>
            </w:pPr>
          </w:p>
          <w:p w14:paraId="09DB3D10" w14:textId="77777777" w:rsidR="0052258A" w:rsidRPr="007A7E5C" w:rsidRDefault="0052258A" w:rsidP="00896364">
            <w:pPr>
              <w:pStyle w:val="TAC"/>
              <w:jc w:val="left"/>
              <w:rPr>
                <w:lang w:eastAsia="zh-CN"/>
              </w:rPr>
            </w:pPr>
            <w:r w:rsidRPr="007A7E5C">
              <w:rPr>
                <w:lang w:eastAsia="zh-CN"/>
              </w:rPr>
              <w:t>With DCCF:</w:t>
            </w:r>
          </w:p>
          <w:p w14:paraId="3AC241C4" w14:textId="77777777" w:rsidR="0052258A" w:rsidRPr="007A7E5C" w:rsidRDefault="0052258A" w:rsidP="00896364">
            <w:pPr>
              <w:pStyle w:val="TAC"/>
              <w:jc w:val="left"/>
              <w:rPr>
                <w:lang w:eastAsia="zh-CN"/>
              </w:rPr>
            </w:pPr>
            <w:r w:rsidRPr="007A7E5C">
              <w:rPr>
                <w:lang w:eastAsia="zh-CN"/>
              </w:rPr>
              <w:t>Re-selection of NWDAF is using knowledge in DCCF.</w:t>
            </w:r>
          </w:p>
        </w:tc>
        <w:tc>
          <w:tcPr>
            <w:tcW w:w="2551" w:type="dxa"/>
          </w:tcPr>
          <w:p w14:paraId="4961C376" w14:textId="77777777" w:rsidR="0052258A" w:rsidRPr="007A7E5C" w:rsidRDefault="0052258A" w:rsidP="00896364">
            <w:pPr>
              <w:pStyle w:val="TAC"/>
              <w:jc w:val="left"/>
              <w:rPr>
                <w:lang w:eastAsia="zh-CN"/>
              </w:rPr>
            </w:pPr>
            <w:r w:rsidRPr="007A7E5C">
              <w:rPr>
                <w:lang w:eastAsia="zh-CN"/>
              </w:rPr>
              <w:t>Re-use request/response service operations to transfer UE related statistics</w:t>
            </w:r>
          </w:p>
        </w:tc>
        <w:tc>
          <w:tcPr>
            <w:tcW w:w="2552" w:type="dxa"/>
          </w:tcPr>
          <w:p w14:paraId="469455BE" w14:textId="77777777" w:rsidR="0052258A" w:rsidRPr="007A7E5C" w:rsidRDefault="0052258A" w:rsidP="00896364">
            <w:pPr>
              <w:pStyle w:val="TAC"/>
              <w:jc w:val="left"/>
              <w:rPr>
                <w:lang w:eastAsia="zh-CN"/>
              </w:rPr>
            </w:pPr>
            <w:r w:rsidRPr="007A7E5C">
              <w:rPr>
                <w:lang w:eastAsia="zh-CN"/>
              </w:rPr>
              <w:t>Without DCCF:</w:t>
            </w:r>
          </w:p>
          <w:p w14:paraId="43AA25A0" w14:textId="77777777" w:rsidR="0052258A" w:rsidRPr="007A7E5C" w:rsidRDefault="0052258A" w:rsidP="00896364">
            <w:pPr>
              <w:pStyle w:val="TAC"/>
              <w:jc w:val="left"/>
              <w:rPr>
                <w:lang w:eastAsia="zh-CN"/>
              </w:rPr>
            </w:pPr>
            <w:r w:rsidRPr="007A7E5C">
              <w:rPr>
                <w:lang w:eastAsia="zh-CN"/>
              </w:rPr>
              <w:t>Extend AMF services to inform target AMF about the NWDAF ID used by the source AMF for UE related Analytics.</w:t>
            </w:r>
          </w:p>
          <w:p w14:paraId="71724F87" w14:textId="77777777" w:rsidR="0052258A" w:rsidRPr="007A7E5C" w:rsidRDefault="0052258A" w:rsidP="00896364">
            <w:pPr>
              <w:pStyle w:val="TAC"/>
              <w:jc w:val="left"/>
              <w:rPr>
                <w:lang w:eastAsia="zh-CN"/>
              </w:rPr>
            </w:pPr>
          </w:p>
          <w:p w14:paraId="4961D72B" w14:textId="77777777" w:rsidR="0052258A" w:rsidRPr="007A7E5C" w:rsidRDefault="0052258A" w:rsidP="00896364">
            <w:pPr>
              <w:pStyle w:val="TAC"/>
              <w:jc w:val="left"/>
              <w:rPr>
                <w:lang w:eastAsia="zh-CN"/>
              </w:rPr>
            </w:pPr>
            <w:r w:rsidRPr="007A7E5C">
              <w:rPr>
                <w:lang w:eastAsia="zh-CN"/>
              </w:rPr>
              <w:t>Target AMF determines whether to keep source NWDAF instance or select new target NWDAF instance.</w:t>
            </w:r>
          </w:p>
          <w:p w14:paraId="49886077" w14:textId="77777777" w:rsidR="0052258A" w:rsidRPr="007A7E5C" w:rsidRDefault="0052258A" w:rsidP="00896364">
            <w:pPr>
              <w:pStyle w:val="TAC"/>
              <w:jc w:val="left"/>
              <w:rPr>
                <w:lang w:eastAsia="zh-CN"/>
              </w:rPr>
            </w:pPr>
          </w:p>
          <w:p w14:paraId="0FE998E3" w14:textId="77777777" w:rsidR="0052258A" w:rsidRPr="007A7E5C" w:rsidRDefault="0052258A" w:rsidP="00896364">
            <w:pPr>
              <w:pStyle w:val="TAC"/>
              <w:jc w:val="left"/>
              <w:rPr>
                <w:lang w:eastAsia="zh-CN"/>
              </w:rPr>
            </w:pPr>
            <w:r w:rsidRPr="007A7E5C">
              <w:rPr>
                <w:lang w:eastAsia="zh-CN"/>
              </w:rPr>
              <w:t>With DCCF:</w:t>
            </w:r>
          </w:p>
          <w:p w14:paraId="0F9B0646" w14:textId="77777777" w:rsidR="0052258A" w:rsidRPr="007A7E5C" w:rsidRDefault="0052258A" w:rsidP="00896364">
            <w:pPr>
              <w:pStyle w:val="TAC"/>
              <w:jc w:val="left"/>
              <w:rPr>
                <w:lang w:eastAsia="zh-CN"/>
              </w:rPr>
            </w:pPr>
            <w:r w:rsidRPr="007A7E5C">
              <w:rPr>
                <w:lang w:eastAsia="zh-CN"/>
              </w:rPr>
              <w:t>Extend to inform DCCF on what UE related Analytics ID is used in which NWDAF.</w:t>
            </w:r>
          </w:p>
          <w:p w14:paraId="494C5BAF" w14:textId="77777777" w:rsidR="0052258A" w:rsidRPr="007A7E5C" w:rsidRDefault="0052258A" w:rsidP="00896364">
            <w:pPr>
              <w:pStyle w:val="TAC"/>
              <w:jc w:val="left"/>
              <w:rPr>
                <w:lang w:eastAsia="zh-CN"/>
              </w:rPr>
            </w:pPr>
          </w:p>
          <w:p w14:paraId="11662184" w14:textId="77777777" w:rsidR="0052258A" w:rsidRPr="007A7E5C" w:rsidRDefault="0052258A" w:rsidP="00896364">
            <w:pPr>
              <w:pStyle w:val="TAC"/>
              <w:jc w:val="left"/>
              <w:rPr>
                <w:lang w:eastAsia="zh-CN"/>
              </w:rPr>
            </w:pPr>
            <w:r w:rsidRPr="007A7E5C">
              <w:rPr>
                <w:lang w:eastAsia="zh-CN"/>
              </w:rPr>
              <w:t>Utilize knowledge DCCF has when switching NWDAFs.</w:t>
            </w:r>
          </w:p>
        </w:tc>
        <w:tc>
          <w:tcPr>
            <w:tcW w:w="2557" w:type="dxa"/>
          </w:tcPr>
          <w:p w14:paraId="16208FBC" w14:textId="77777777" w:rsidR="0052258A" w:rsidRPr="007A7E5C" w:rsidRDefault="0052258A" w:rsidP="00896364">
            <w:pPr>
              <w:pStyle w:val="TAC"/>
              <w:jc w:val="left"/>
              <w:rPr>
                <w:lang w:eastAsia="zh-CN"/>
              </w:rPr>
            </w:pPr>
            <w:r w:rsidRPr="007A7E5C">
              <w:rPr>
                <w:lang w:eastAsia="zh-CN"/>
              </w:rPr>
              <w:t>Without DCCF:</w:t>
            </w:r>
          </w:p>
          <w:p w14:paraId="7A36DD69" w14:textId="77777777" w:rsidR="0052258A" w:rsidRPr="007A7E5C" w:rsidRDefault="0052258A" w:rsidP="00896364">
            <w:pPr>
              <w:pStyle w:val="TAC"/>
              <w:jc w:val="left"/>
              <w:rPr>
                <w:lang w:eastAsia="zh-CN"/>
              </w:rPr>
            </w:pPr>
            <w:r w:rsidRPr="007A7E5C">
              <w:rPr>
                <w:lang w:eastAsia="zh-CN"/>
              </w:rPr>
              <w:t>Source AMF (as NWDAF service consumer) determines and triggers NWDAF re-selection.</w:t>
            </w:r>
          </w:p>
          <w:p w14:paraId="25D8F53D" w14:textId="77777777" w:rsidR="0052258A" w:rsidRPr="007A7E5C" w:rsidRDefault="0052258A" w:rsidP="00896364">
            <w:pPr>
              <w:pStyle w:val="TAC"/>
              <w:jc w:val="left"/>
              <w:rPr>
                <w:lang w:eastAsia="zh-CN"/>
              </w:rPr>
            </w:pPr>
          </w:p>
          <w:p w14:paraId="0F44F4D0" w14:textId="77777777" w:rsidR="0052258A" w:rsidRPr="007A7E5C" w:rsidRDefault="0052258A" w:rsidP="00896364">
            <w:pPr>
              <w:pStyle w:val="TAC"/>
              <w:jc w:val="left"/>
              <w:rPr>
                <w:lang w:eastAsia="zh-CN"/>
              </w:rPr>
            </w:pPr>
            <w:r w:rsidRPr="007A7E5C">
              <w:rPr>
                <w:lang w:eastAsia="zh-CN"/>
              </w:rPr>
              <w:t>Target NWDAF requests UE related statistics from source NWDAF.</w:t>
            </w:r>
          </w:p>
          <w:p w14:paraId="63708642" w14:textId="77777777" w:rsidR="0052258A" w:rsidRPr="007A7E5C" w:rsidRDefault="0052258A" w:rsidP="00896364">
            <w:pPr>
              <w:pStyle w:val="TAC"/>
              <w:jc w:val="left"/>
              <w:rPr>
                <w:lang w:eastAsia="zh-CN"/>
              </w:rPr>
            </w:pPr>
          </w:p>
          <w:p w14:paraId="6EDB82BE" w14:textId="77777777" w:rsidR="0052258A" w:rsidRPr="007A7E5C" w:rsidRDefault="0052258A" w:rsidP="00896364">
            <w:pPr>
              <w:pStyle w:val="TAC"/>
              <w:jc w:val="left"/>
              <w:rPr>
                <w:lang w:eastAsia="zh-CN"/>
              </w:rPr>
            </w:pPr>
            <w:r w:rsidRPr="007A7E5C">
              <w:rPr>
                <w:lang w:eastAsia="zh-CN"/>
              </w:rPr>
              <w:t>With DCCF:</w:t>
            </w:r>
          </w:p>
          <w:p w14:paraId="76339B05" w14:textId="77777777" w:rsidR="0052258A" w:rsidRPr="007A7E5C" w:rsidRDefault="0052258A" w:rsidP="00896364">
            <w:pPr>
              <w:pStyle w:val="TAC"/>
              <w:jc w:val="left"/>
              <w:rPr>
                <w:lang w:eastAsia="zh-CN"/>
              </w:rPr>
            </w:pPr>
            <w:r w:rsidRPr="007A7E5C">
              <w:rPr>
                <w:lang w:eastAsia="zh-CN"/>
              </w:rPr>
              <w:t>DCCF has knowledge on what source NWDAF has been used for UE related Analytics IDs.</w:t>
            </w:r>
          </w:p>
        </w:tc>
      </w:tr>
      <w:bookmarkEnd w:id="9"/>
      <w:tr w:rsidR="0052258A" w:rsidRPr="007A7E5C" w14:paraId="2675C378" w14:textId="77777777" w:rsidTr="00896364">
        <w:trPr>
          <w:cantSplit/>
          <w:trHeight w:val="191"/>
        </w:trPr>
        <w:tc>
          <w:tcPr>
            <w:tcW w:w="454" w:type="dxa"/>
          </w:tcPr>
          <w:p w14:paraId="072C7CCF" w14:textId="77777777" w:rsidR="0052258A" w:rsidRPr="007A7E5C" w:rsidRDefault="0052258A" w:rsidP="00896364">
            <w:pPr>
              <w:pStyle w:val="TAC"/>
              <w:rPr>
                <w:lang w:eastAsia="zh-CN"/>
              </w:rPr>
            </w:pPr>
            <w:r w:rsidRPr="007A7E5C">
              <w:rPr>
                <w:lang w:eastAsia="zh-CN"/>
              </w:rPr>
              <w:t>26</w:t>
            </w:r>
          </w:p>
        </w:tc>
        <w:tc>
          <w:tcPr>
            <w:tcW w:w="1418" w:type="dxa"/>
          </w:tcPr>
          <w:p w14:paraId="50BCBA1C" w14:textId="77777777" w:rsidR="0052258A" w:rsidRPr="007A7E5C" w:rsidRDefault="0052258A" w:rsidP="00896364">
            <w:pPr>
              <w:pStyle w:val="TAC"/>
              <w:jc w:val="left"/>
              <w:rPr>
                <w:lang w:eastAsia="zh-CN"/>
              </w:rPr>
            </w:pPr>
            <w:r w:rsidRPr="007A7E5C">
              <w:rPr>
                <w:lang w:eastAsia="zh-CN"/>
              </w:rPr>
              <w:t>Re-selection of NWDAF.</w:t>
            </w:r>
          </w:p>
        </w:tc>
        <w:tc>
          <w:tcPr>
            <w:tcW w:w="2551" w:type="dxa"/>
          </w:tcPr>
          <w:p w14:paraId="733CA4C0" w14:textId="46D25D20" w:rsidR="0052258A" w:rsidRPr="007A7E5C" w:rsidDel="00F345CD" w:rsidRDefault="0052258A" w:rsidP="00896364">
            <w:pPr>
              <w:pStyle w:val="TAC"/>
              <w:jc w:val="left"/>
              <w:rPr>
                <w:del w:id="10" w:author="Samsung" w:date="2020-11-02T17:26:00Z"/>
                <w:lang w:eastAsia="zh-CN"/>
              </w:rPr>
            </w:pPr>
            <w:del w:id="11" w:author="Samsung" w:date="2020-11-02T17:26:00Z">
              <w:r w:rsidRPr="007A7E5C" w:rsidDel="00F345CD">
                <w:rPr>
                  <w:lang w:eastAsia="zh-CN"/>
                </w:rPr>
                <w:delText>New service to:</w:delText>
              </w:r>
            </w:del>
          </w:p>
          <w:p w14:paraId="28416CE8" w14:textId="77777777" w:rsidR="0052258A" w:rsidRDefault="0052258A" w:rsidP="00896364">
            <w:pPr>
              <w:pStyle w:val="TAC"/>
              <w:jc w:val="left"/>
              <w:rPr>
                <w:ins w:id="12" w:author="Samsung" w:date="2020-11-02T17:26:00Z"/>
                <w:lang w:eastAsia="zh-CN"/>
              </w:rPr>
            </w:pPr>
            <w:del w:id="13" w:author="Samsung" w:date="2020-11-02T17:26:00Z">
              <w:r w:rsidRPr="007A7E5C" w:rsidDel="00F345CD">
                <w:rPr>
                  <w:lang w:eastAsia="zh-CN"/>
                </w:rPr>
                <w:delText xml:space="preserve">- transfer subscription data </w:delText>
              </w:r>
              <w:r w:rsidRPr="007A7E5C" w:rsidDel="00F345CD">
                <w:rPr>
                  <w:lang w:eastAsia="zh-CN"/>
                </w:rPr>
                <w:br/>
                <w:delText>- transfer analytics data and collected data</w:delText>
              </w:r>
            </w:del>
          </w:p>
          <w:p w14:paraId="0E785FC3" w14:textId="659BB9CE" w:rsidR="00F345CD" w:rsidRPr="007A7E5C" w:rsidRDefault="00F345CD" w:rsidP="00F345CD">
            <w:pPr>
              <w:pStyle w:val="TAC"/>
              <w:jc w:val="left"/>
              <w:rPr>
                <w:ins w:id="14" w:author="Samsung" w:date="2020-11-02T17:26:00Z"/>
                <w:rFonts w:eastAsia="SimSun"/>
                <w:lang w:eastAsia="zh-CN"/>
              </w:rPr>
            </w:pPr>
            <w:ins w:id="15" w:author="Samsung" w:date="2020-11-02T17:26:00Z">
              <w:r w:rsidRPr="007A7E5C">
                <w:rPr>
                  <w:rFonts w:eastAsia="SimSun"/>
                  <w:lang w:eastAsia="zh-CN"/>
                </w:rPr>
                <w:t xml:space="preserve">Extend </w:t>
              </w:r>
              <w:r>
                <w:rPr>
                  <w:rFonts w:eastAsia="SimSun"/>
                  <w:lang w:eastAsia="zh-CN"/>
                </w:rPr>
                <w:t>A</w:t>
              </w:r>
            </w:ins>
            <w:ins w:id="16" w:author="Samsung" w:date="2020-11-02T17:27:00Z">
              <w:r>
                <w:rPr>
                  <w:rFonts w:eastAsia="SimSun"/>
                  <w:lang w:eastAsia="zh-CN"/>
                </w:rPr>
                <w:t>nalyticsInfo</w:t>
              </w:r>
            </w:ins>
            <w:ins w:id="17" w:author="Samsung" w:date="2020-11-02T17:26:00Z">
              <w:r w:rsidRPr="007A7E5C">
                <w:rPr>
                  <w:rFonts w:eastAsia="SimSun"/>
                  <w:lang w:eastAsia="zh-CN"/>
                </w:rPr>
                <w:t xml:space="preserve"> service to:</w:t>
              </w:r>
            </w:ins>
          </w:p>
          <w:p w14:paraId="3AFE82F3" w14:textId="2271A198" w:rsidR="00F345CD" w:rsidRPr="007A7E5C" w:rsidRDefault="00F345CD" w:rsidP="00F345CD">
            <w:pPr>
              <w:pStyle w:val="TAC"/>
              <w:jc w:val="left"/>
              <w:rPr>
                <w:ins w:id="18" w:author="Samsung" w:date="2020-11-02T17:26:00Z"/>
                <w:rFonts w:eastAsia="SimSun"/>
                <w:lang w:eastAsia="zh-CN"/>
              </w:rPr>
            </w:pPr>
            <w:ins w:id="19" w:author="Samsung" w:date="2020-11-02T17:26:00Z">
              <w:r w:rsidRPr="007A7E5C">
                <w:rPr>
                  <w:rFonts w:eastAsia="SimSun"/>
                  <w:lang w:eastAsia="zh-CN"/>
                </w:rPr>
                <w:t xml:space="preserve">- inform other NWDAF about analytics handover </w:t>
              </w:r>
            </w:ins>
          </w:p>
          <w:p w14:paraId="50F26637" w14:textId="77777777" w:rsidR="00F345CD" w:rsidRPr="007A7E5C" w:rsidRDefault="00F345CD" w:rsidP="00F345CD">
            <w:pPr>
              <w:pStyle w:val="TAC"/>
              <w:jc w:val="left"/>
              <w:rPr>
                <w:ins w:id="20" w:author="Samsung" w:date="2020-11-02T17:26:00Z"/>
                <w:rFonts w:eastAsia="SimSun"/>
                <w:lang w:eastAsia="zh-CN"/>
              </w:rPr>
            </w:pPr>
            <w:ins w:id="21" w:author="Samsung" w:date="2020-11-02T17:26:00Z">
              <w:r w:rsidRPr="007A7E5C">
                <w:rPr>
                  <w:rFonts w:eastAsia="SimSun"/>
                  <w:lang w:eastAsia="zh-CN"/>
                </w:rPr>
                <w:t>- transfer subscription data</w:t>
              </w:r>
            </w:ins>
          </w:p>
          <w:p w14:paraId="78895F1F" w14:textId="7E481FD2" w:rsidR="00F345CD" w:rsidRPr="007A7E5C" w:rsidRDefault="00F345CD" w:rsidP="00F345CD">
            <w:pPr>
              <w:pStyle w:val="TAC"/>
              <w:jc w:val="left"/>
              <w:rPr>
                <w:lang w:eastAsia="zh-CN"/>
              </w:rPr>
            </w:pPr>
            <w:ins w:id="22" w:author="Samsung" w:date="2020-11-02T17:26:00Z">
              <w:r w:rsidRPr="007A7E5C">
                <w:rPr>
                  <w:rFonts w:eastAsia="SimSun"/>
                  <w:lang w:eastAsia="zh-CN"/>
                </w:rPr>
                <w:t>- transfer analytics data and collected data</w:t>
              </w:r>
            </w:ins>
          </w:p>
        </w:tc>
        <w:tc>
          <w:tcPr>
            <w:tcW w:w="2552" w:type="dxa"/>
          </w:tcPr>
          <w:p w14:paraId="49130E64" w14:textId="77777777" w:rsidR="0052258A" w:rsidRPr="007A7E5C" w:rsidRDefault="0052258A" w:rsidP="00896364">
            <w:pPr>
              <w:pStyle w:val="TAC"/>
              <w:jc w:val="left"/>
              <w:rPr>
                <w:lang w:eastAsia="zh-CN"/>
              </w:rPr>
            </w:pPr>
            <w:r w:rsidRPr="007A7E5C">
              <w:rPr>
                <w:lang w:eastAsia="zh-CN"/>
              </w:rPr>
              <w:t>NWDAF service consumer: support subscription renewal with new NWDAF instance.</w:t>
            </w:r>
          </w:p>
          <w:p w14:paraId="7B1BDBFB" w14:textId="77777777" w:rsidR="0052258A" w:rsidRPr="007A7E5C" w:rsidRDefault="0052258A" w:rsidP="00896364">
            <w:pPr>
              <w:pStyle w:val="TAC"/>
              <w:jc w:val="left"/>
              <w:rPr>
                <w:lang w:eastAsia="zh-CN"/>
              </w:rPr>
            </w:pPr>
          </w:p>
          <w:p w14:paraId="76D31B39" w14:textId="77777777" w:rsidR="0052258A" w:rsidRPr="007A7E5C" w:rsidRDefault="0052258A" w:rsidP="00896364">
            <w:pPr>
              <w:pStyle w:val="TAC"/>
              <w:jc w:val="left"/>
              <w:rPr>
                <w:lang w:eastAsia="zh-CN"/>
              </w:rPr>
            </w:pPr>
            <w:r w:rsidRPr="007A7E5C">
              <w:rPr>
                <w:lang w:eastAsia="zh-CN"/>
              </w:rPr>
              <w:t xml:space="preserve">New parameter for </w:t>
            </w:r>
            <w:r w:rsidRPr="007A7E5C">
              <w:rPr>
                <w:lang w:eastAsia="ko-KR"/>
              </w:rPr>
              <w:t>Notify message indicating reselection of NWDAF instance.</w:t>
            </w:r>
          </w:p>
        </w:tc>
        <w:tc>
          <w:tcPr>
            <w:tcW w:w="2557" w:type="dxa"/>
          </w:tcPr>
          <w:p w14:paraId="1BC86168" w14:textId="77777777" w:rsidR="0052258A" w:rsidRPr="007A7E5C" w:rsidRDefault="0052258A" w:rsidP="00896364">
            <w:pPr>
              <w:pStyle w:val="TAC"/>
              <w:jc w:val="left"/>
              <w:rPr>
                <w:lang w:eastAsia="zh-CN"/>
              </w:rPr>
            </w:pPr>
            <w:r w:rsidRPr="007A7E5C">
              <w:rPr>
                <w:lang w:eastAsia="zh-CN"/>
              </w:rPr>
              <w:t>Source NWDAF determines and triggers NWDAF re-location.</w:t>
            </w:r>
          </w:p>
          <w:p w14:paraId="714D8475" w14:textId="77777777" w:rsidR="0052258A" w:rsidRPr="007A7E5C" w:rsidRDefault="0052258A" w:rsidP="00896364">
            <w:pPr>
              <w:pStyle w:val="TAC"/>
              <w:jc w:val="left"/>
              <w:rPr>
                <w:lang w:eastAsia="zh-CN"/>
              </w:rPr>
            </w:pPr>
          </w:p>
          <w:p w14:paraId="45DF66C1" w14:textId="134D8AD6" w:rsidR="0052258A" w:rsidRPr="007A7E5C" w:rsidRDefault="0052258A" w:rsidP="00F345CD">
            <w:pPr>
              <w:pStyle w:val="TAC"/>
              <w:jc w:val="left"/>
              <w:rPr>
                <w:lang w:eastAsia="zh-CN"/>
              </w:rPr>
            </w:pPr>
            <w:del w:id="23" w:author="Samsung" w:date="2020-11-02T17:29:00Z">
              <w:r w:rsidRPr="007A7E5C" w:rsidDel="00F345CD">
                <w:rPr>
                  <w:lang w:eastAsia="zh-CN"/>
                </w:rPr>
                <w:delText xml:space="preserve">Source </w:delText>
              </w:r>
            </w:del>
            <w:ins w:id="24" w:author="Samsung" w:date="2020-11-02T17:29:00Z">
              <w:r w:rsidR="00F345CD">
                <w:rPr>
                  <w:lang w:eastAsia="zh-CN"/>
                </w:rPr>
                <w:t xml:space="preserve">Target </w:t>
              </w:r>
            </w:ins>
            <w:r w:rsidRPr="007A7E5C">
              <w:rPr>
                <w:lang w:eastAsia="zh-CN"/>
              </w:rPr>
              <w:t xml:space="preserve">NWDAF informs the NWDAF service consumer about </w:t>
            </w:r>
            <w:del w:id="25" w:author="Samsung" w:date="2020-11-02T17:30:00Z">
              <w:r w:rsidRPr="007A7E5C" w:rsidDel="00F345CD">
                <w:rPr>
                  <w:lang w:eastAsia="zh-CN"/>
                </w:rPr>
                <w:delText>the new NWDAF ID that will serve the consumer</w:delText>
              </w:r>
            </w:del>
            <w:ins w:id="26" w:author="Samsung" w:date="2020-11-02T17:30:00Z">
              <w:r w:rsidR="00F345CD">
                <w:rPr>
                  <w:lang w:eastAsia="zh-CN"/>
                </w:rPr>
                <w:t>updated subscription</w:t>
              </w:r>
            </w:ins>
            <w:r w:rsidRPr="007A7E5C">
              <w:rPr>
                <w:lang w:eastAsia="zh-CN"/>
              </w:rPr>
              <w:t>.</w:t>
            </w:r>
          </w:p>
        </w:tc>
      </w:tr>
      <w:tr w:rsidR="0052258A" w:rsidRPr="007A7E5C" w14:paraId="4694055C" w14:textId="77777777" w:rsidTr="00896364">
        <w:trPr>
          <w:cantSplit/>
          <w:trHeight w:val="191"/>
        </w:trPr>
        <w:tc>
          <w:tcPr>
            <w:tcW w:w="454" w:type="dxa"/>
          </w:tcPr>
          <w:p w14:paraId="0ED8A5C4" w14:textId="77777777" w:rsidR="0052258A" w:rsidRPr="007A7E5C" w:rsidRDefault="0052258A" w:rsidP="00896364">
            <w:pPr>
              <w:pStyle w:val="TAC"/>
              <w:rPr>
                <w:rFonts w:eastAsia="SimSun"/>
                <w:lang w:eastAsia="zh-CN"/>
              </w:rPr>
            </w:pPr>
            <w:r w:rsidRPr="007A7E5C">
              <w:rPr>
                <w:rFonts w:eastAsia="SimSun"/>
                <w:lang w:eastAsia="zh-CN"/>
              </w:rPr>
              <w:t>57</w:t>
            </w:r>
          </w:p>
        </w:tc>
        <w:tc>
          <w:tcPr>
            <w:tcW w:w="1418" w:type="dxa"/>
          </w:tcPr>
          <w:p w14:paraId="285C1B82" w14:textId="77777777" w:rsidR="0052258A" w:rsidRPr="007A7E5C" w:rsidRDefault="0052258A" w:rsidP="00896364">
            <w:pPr>
              <w:pStyle w:val="TAC"/>
              <w:jc w:val="left"/>
              <w:rPr>
                <w:rFonts w:eastAsia="SimSun"/>
                <w:lang w:eastAsia="zh-CN"/>
              </w:rPr>
            </w:pPr>
            <w:r w:rsidRPr="007A7E5C">
              <w:rPr>
                <w:lang w:eastAsia="zh-CN"/>
              </w:rPr>
              <w:t>Re-selection of NWDAF in case of UE mobility.</w:t>
            </w:r>
          </w:p>
        </w:tc>
        <w:tc>
          <w:tcPr>
            <w:tcW w:w="2551" w:type="dxa"/>
          </w:tcPr>
          <w:p w14:paraId="709812C1" w14:textId="77777777" w:rsidR="0052258A" w:rsidRPr="007A7E5C" w:rsidRDefault="0052258A" w:rsidP="00896364">
            <w:pPr>
              <w:pStyle w:val="TAC"/>
              <w:jc w:val="left"/>
              <w:rPr>
                <w:rFonts w:eastAsia="SimSun"/>
                <w:lang w:eastAsia="zh-CN"/>
              </w:rPr>
            </w:pPr>
            <w:r w:rsidRPr="007A7E5C">
              <w:rPr>
                <w:rFonts w:eastAsia="SimSun"/>
                <w:lang w:eastAsia="zh-CN"/>
              </w:rPr>
              <w:t>New service to:</w:t>
            </w:r>
          </w:p>
          <w:p w14:paraId="15146FBA" w14:textId="77777777" w:rsidR="0052258A" w:rsidRPr="007A7E5C" w:rsidRDefault="0052258A" w:rsidP="00896364">
            <w:pPr>
              <w:pStyle w:val="TAC"/>
              <w:jc w:val="left"/>
              <w:rPr>
                <w:rFonts w:eastAsia="SimSun"/>
                <w:lang w:eastAsia="zh-CN"/>
              </w:rPr>
            </w:pPr>
            <w:r w:rsidRPr="007A7E5C">
              <w:rPr>
                <w:rFonts w:eastAsia="SimSun"/>
                <w:lang w:eastAsia="zh-CN"/>
              </w:rPr>
              <w:t>- transfer subscription data</w:t>
            </w:r>
          </w:p>
          <w:p w14:paraId="4C0EDE8E" w14:textId="77777777" w:rsidR="0052258A" w:rsidRPr="007A7E5C" w:rsidRDefault="0052258A" w:rsidP="00896364">
            <w:pPr>
              <w:pStyle w:val="TAC"/>
              <w:jc w:val="left"/>
              <w:rPr>
                <w:rFonts w:eastAsia="SimSun"/>
                <w:lang w:eastAsia="zh-CN"/>
              </w:rPr>
            </w:pPr>
            <w:r w:rsidRPr="007A7E5C">
              <w:rPr>
                <w:lang w:eastAsia="zh-CN"/>
              </w:rPr>
              <w:t>- transfer analytics data and collected data</w:t>
            </w:r>
          </w:p>
        </w:tc>
        <w:tc>
          <w:tcPr>
            <w:tcW w:w="2552" w:type="dxa"/>
          </w:tcPr>
          <w:p w14:paraId="717CB8F6" w14:textId="77777777" w:rsidR="0052258A" w:rsidRPr="007A7E5C" w:rsidRDefault="0052258A" w:rsidP="00896364">
            <w:pPr>
              <w:pStyle w:val="TAC"/>
              <w:jc w:val="left"/>
              <w:rPr>
                <w:lang w:eastAsia="zh-CN"/>
              </w:rPr>
            </w:pPr>
            <w:r w:rsidRPr="007A7E5C">
              <w:rPr>
                <w:lang w:eastAsia="zh-CN"/>
              </w:rPr>
              <w:t>NWDAF service consumer: support subscription renewal with new NWDAF instance.</w:t>
            </w:r>
          </w:p>
        </w:tc>
        <w:tc>
          <w:tcPr>
            <w:tcW w:w="2557" w:type="dxa"/>
          </w:tcPr>
          <w:p w14:paraId="58D0AB3A" w14:textId="77777777" w:rsidR="0052258A" w:rsidRPr="007A7E5C" w:rsidRDefault="0052258A" w:rsidP="00896364">
            <w:pPr>
              <w:pStyle w:val="TAC"/>
              <w:jc w:val="left"/>
              <w:rPr>
                <w:lang w:eastAsia="zh-CN"/>
              </w:rPr>
            </w:pPr>
            <w:r w:rsidRPr="007A7E5C">
              <w:rPr>
                <w:lang w:eastAsia="zh-CN"/>
              </w:rPr>
              <w:t>Source NWDAF triggers the re-location.</w:t>
            </w:r>
          </w:p>
          <w:p w14:paraId="5845C5A2" w14:textId="77777777" w:rsidR="0052258A" w:rsidRPr="007A7E5C" w:rsidRDefault="0052258A" w:rsidP="00896364">
            <w:pPr>
              <w:pStyle w:val="TAC"/>
              <w:jc w:val="left"/>
              <w:rPr>
                <w:lang w:eastAsia="zh-CN"/>
              </w:rPr>
            </w:pPr>
          </w:p>
          <w:p w14:paraId="07BBB178" w14:textId="77777777" w:rsidR="0052258A" w:rsidRPr="007A7E5C" w:rsidRDefault="0052258A" w:rsidP="00896364">
            <w:pPr>
              <w:pStyle w:val="TAC"/>
              <w:jc w:val="left"/>
              <w:rPr>
                <w:lang w:eastAsia="zh-CN"/>
              </w:rPr>
            </w:pPr>
            <w:r w:rsidRPr="007A7E5C">
              <w:rPr>
                <w:lang w:eastAsia="zh-CN"/>
              </w:rPr>
              <w:t>Target NWDAF informs the NWDAF service consumer about the handover.</w:t>
            </w:r>
          </w:p>
        </w:tc>
      </w:tr>
      <w:tr w:rsidR="0052258A" w:rsidRPr="007A7E5C" w14:paraId="5AA8DB4B" w14:textId="77777777" w:rsidTr="00896364">
        <w:trPr>
          <w:cantSplit/>
          <w:trHeight w:val="191"/>
        </w:trPr>
        <w:tc>
          <w:tcPr>
            <w:tcW w:w="454" w:type="dxa"/>
          </w:tcPr>
          <w:p w14:paraId="379E802D" w14:textId="77777777" w:rsidR="0052258A" w:rsidRPr="007A7E5C" w:rsidRDefault="0052258A" w:rsidP="00896364">
            <w:pPr>
              <w:pStyle w:val="TAC"/>
              <w:rPr>
                <w:rFonts w:eastAsia="SimSun"/>
                <w:lang w:eastAsia="zh-CN"/>
              </w:rPr>
            </w:pPr>
            <w:r w:rsidRPr="007A7E5C">
              <w:rPr>
                <w:rFonts w:eastAsia="SimSun"/>
                <w:lang w:eastAsia="zh-CN"/>
              </w:rPr>
              <w:t>59</w:t>
            </w:r>
          </w:p>
        </w:tc>
        <w:tc>
          <w:tcPr>
            <w:tcW w:w="1418" w:type="dxa"/>
          </w:tcPr>
          <w:p w14:paraId="56A80B73" w14:textId="77777777" w:rsidR="0052258A" w:rsidRPr="007A7E5C" w:rsidRDefault="0052258A" w:rsidP="00896364">
            <w:pPr>
              <w:pStyle w:val="TAC"/>
              <w:jc w:val="left"/>
              <w:rPr>
                <w:rFonts w:eastAsia="SimSun"/>
                <w:lang w:eastAsia="zh-CN"/>
              </w:rPr>
            </w:pPr>
            <w:r w:rsidRPr="007A7E5C">
              <w:rPr>
                <w:rFonts w:eastAsia="SimSun"/>
                <w:lang w:eastAsia="zh-CN"/>
              </w:rPr>
              <w:t>Re-selection of NWDAF based on trigger or for handover preparation.</w:t>
            </w:r>
          </w:p>
        </w:tc>
        <w:tc>
          <w:tcPr>
            <w:tcW w:w="2551" w:type="dxa"/>
          </w:tcPr>
          <w:p w14:paraId="07CC1119" w14:textId="77777777" w:rsidR="0052258A" w:rsidRPr="007A7E5C" w:rsidRDefault="0052258A" w:rsidP="00896364">
            <w:pPr>
              <w:pStyle w:val="TAC"/>
              <w:jc w:val="left"/>
              <w:rPr>
                <w:rFonts w:eastAsia="SimSun"/>
                <w:lang w:eastAsia="zh-CN"/>
              </w:rPr>
            </w:pPr>
            <w:r w:rsidRPr="007A7E5C">
              <w:rPr>
                <w:rFonts w:eastAsia="SimSun"/>
                <w:lang w:eastAsia="zh-CN"/>
              </w:rPr>
              <w:t>Extend subscription service to:</w:t>
            </w:r>
          </w:p>
          <w:p w14:paraId="3AB8A926" w14:textId="77777777" w:rsidR="0052258A" w:rsidRPr="007A7E5C" w:rsidRDefault="0052258A" w:rsidP="00896364">
            <w:pPr>
              <w:pStyle w:val="TAC"/>
              <w:jc w:val="left"/>
              <w:rPr>
                <w:rFonts w:eastAsia="SimSun"/>
                <w:lang w:eastAsia="zh-CN"/>
              </w:rPr>
            </w:pPr>
            <w:r w:rsidRPr="007A7E5C">
              <w:rPr>
                <w:rFonts w:eastAsia="SimSun"/>
                <w:lang w:eastAsia="zh-CN"/>
              </w:rPr>
              <w:t>- inform other NWDAF about analytics handover or prepared/cancelled handover</w:t>
            </w:r>
          </w:p>
          <w:p w14:paraId="593DF211" w14:textId="77777777" w:rsidR="0052258A" w:rsidRPr="007A7E5C" w:rsidRDefault="0052258A" w:rsidP="00896364">
            <w:pPr>
              <w:pStyle w:val="TAC"/>
              <w:jc w:val="left"/>
              <w:rPr>
                <w:rFonts w:eastAsia="SimSun"/>
                <w:lang w:eastAsia="zh-CN"/>
              </w:rPr>
            </w:pPr>
            <w:r w:rsidRPr="007A7E5C">
              <w:rPr>
                <w:rFonts w:eastAsia="SimSun"/>
                <w:lang w:eastAsia="zh-CN"/>
              </w:rPr>
              <w:t>- transfer subscription data</w:t>
            </w:r>
          </w:p>
          <w:p w14:paraId="387C5928" w14:textId="77777777" w:rsidR="0052258A" w:rsidRPr="007A7E5C" w:rsidRDefault="0052258A" w:rsidP="00896364">
            <w:pPr>
              <w:pStyle w:val="TAC"/>
              <w:jc w:val="left"/>
              <w:rPr>
                <w:rFonts w:eastAsia="SimSun"/>
                <w:lang w:eastAsia="zh-CN"/>
              </w:rPr>
            </w:pPr>
            <w:r w:rsidRPr="007A7E5C">
              <w:rPr>
                <w:rFonts w:eastAsia="SimSun"/>
                <w:lang w:eastAsia="zh-CN"/>
              </w:rPr>
              <w:t>- transfer analytics data and collected data</w:t>
            </w:r>
          </w:p>
        </w:tc>
        <w:tc>
          <w:tcPr>
            <w:tcW w:w="2552" w:type="dxa"/>
          </w:tcPr>
          <w:p w14:paraId="15752B5A" w14:textId="77777777" w:rsidR="0052258A" w:rsidRPr="007A7E5C" w:rsidRDefault="0052258A" w:rsidP="00896364">
            <w:pPr>
              <w:pStyle w:val="TAC"/>
              <w:jc w:val="left"/>
              <w:rPr>
                <w:rFonts w:eastAsia="SimSun"/>
                <w:lang w:eastAsia="zh-CN"/>
              </w:rPr>
            </w:pPr>
          </w:p>
        </w:tc>
        <w:tc>
          <w:tcPr>
            <w:tcW w:w="2557" w:type="dxa"/>
          </w:tcPr>
          <w:p w14:paraId="4B0CCAAD" w14:textId="77777777" w:rsidR="0052258A" w:rsidRPr="007A7E5C" w:rsidRDefault="0052258A" w:rsidP="00896364">
            <w:pPr>
              <w:pStyle w:val="TAC"/>
              <w:jc w:val="left"/>
              <w:rPr>
                <w:rFonts w:eastAsia="SimSun"/>
                <w:lang w:eastAsia="zh-CN"/>
              </w:rPr>
            </w:pPr>
            <w:r w:rsidRPr="007A7E5C">
              <w:rPr>
                <w:rFonts w:eastAsia="SimSun"/>
                <w:lang w:eastAsia="zh-CN"/>
              </w:rPr>
              <w:t>Source NWDAF determines and triggers the analytics handover or the prepared analytics handover.</w:t>
            </w:r>
          </w:p>
          <w:p w14:paraId="44C8246A" w14:textId="77777777" w:rsidR="0052258A" w:rsidRPr="007A7E5C" w:rsidRDefault="0052258A" w:rsidP="00896364">
            <w:pPr>
              <w:pStyle w:val="TAC"/>
              <w:jc w:val="left"/>
              <w:rPr>
                <w:rFonts w:eastAsia="SimSun"/>
                <w:lang w:eastAsia="zh-CN"/>
              </w:rPr>
            </w:pPr>
          </w:p>
          <w:p w14:paraId="4D29E0FB" w14:textId="77777777" w:rsidR="0052258A" w:rsidRPr="007A7E5C" w:rsidRDefault="0052258A" w:rsidP="00896364">
            <w:pPr>
              <w:pStyle w:val="TAC"/>
              <w:jc w:val="left"/>
              <w:rPr>
                <w:rFonts w:eastAsia="SimSun"/>
                <w:lang w:eastAsia="zh-CN"/>
              </w:rPr>
            </w:pPr>
            <w:r w:rsidRPr="007A7E5C">
              <w:rPr>
                <w:rFonts w:eastAsia="SimSun"/>
                <w:lang w:eastAsia="zh-CN"/>
              </w:rPr>
              <w:t>Target NWDAF informs the NWDAF service consumer about the completed handover.</w:t>
            </w:r>
          </w:p>
        </w:tc>
      </w:tr>
    </w:tbl>
    <w:p w14:paraId="1AF1AB7C" w14:textId="77777777" w:rsidR="0052258A" w:rsidRPr="007A7E5C" w:rsidRDefault="0052258A" w:rsidP="0052258A"/>
    <w:p w14:paraId="444C625A" w14:textId="77777777" w:rsidR="0052258A" w:rsidRPr="007A7E5C" w:rsidRDefault="0052258A" w:rsidP="0052258A">
      <w:r w:rsidRPr="007A7E5C">
        <w:t>Table 7.2.2-4 lists solutions describing another specific aspect of NWDAF interactions and can be realized in both distributed and hierarchical NWDAF deployments. Solutions in this table should be evaluated based on the specific aspect that they are addressing.</w:t>
      </w:r>
    </w:p>
    <w:p w14:paraId="4165FA46" w14:textId="77777777" w:rsidR="0052258A" w:rsidRPr="007A7E5C" w:rsidRDefault="0052258A" w:rsidP="0052258A">
      <w:pPr>
        <w:pStyle w:val="TH"/>
      </w:pPr>
      <w:r w:rsidRPr="007A7E5C">
        <w:lastRenderedPageBreak/>
        <w:t>Table 7.2.2-4: Solutions on specific aspects of NWDAF interactions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2"/>
        <w:gridCol w:w="2126"/>
        <w:gridCol w:w="3830"/>
        <w:gridCol w:w="3118"/>
      </w:tblGrid>
      <w:tr w:rsidR="0052258A" w:rsidRPr="007A7E5C" w14:paraId="519368E5" w14:textId="77777777" w:rsidTr="00896364">
        <w:trPr>
          <w:cantSplit/>
          <w:trHeight w:val="193"/>
          <w:tblHeader/>
        </w:trPr>
        <w:tc>
          <w:tcPr>
            <w:tcW w:w="452" w:type="dxa"/>
          </w:tcPr>
          <w:p w14:paraId="003F38A2" w14:textId="77777777" w:rsidR="0052258A" w:rsidRPr="007A7E5C" w:rsidRDefault="0052258A" w:rsidP="00896364">
            <w:pPr>
              <w:pStyle w:val="TAH"/>
              <w:rPr>
                <w:lang w:eastAsia="zh-CN"/>
              </w:rPr>
            </w:pPr>
            <w:r w:rsidRPr="007A7E5C">
              <w:rPr>
                <w:lang w:eastAsia="zh-CN"/>
              </w:rPr>
              <w:t>Sol.</w:t>
            </w:r>
          </w:p>
        </w:tc>
        <w:tc>
          <w:tcPr>
            <w:tcW w:w="2126" w:type="dxa"/>
          </w:tcPr>
          <w:p w14:paraId="146C533B" w14:textId="77777777" w:rsidR="0052258A" w:rsidRPr="007A7E5C" w:rsidRDefault="0052258A" w:rsidP="00896364">
            <w:pPr>
              <w:pStyle w:val="TAH"/>
              <w:rPr>
                <w:lang w:eastAsia="zh-CN"/>
              </w:rPr>
            </w:pPr>
            <w:r w:rsidRPr="007A7E5C">
              <w:rPr>
                <w:lang w:eastAsia="zh-CN"/>
              </w:rPr>
              <w:t>Aspect described in solution</w:t>
            </w:r>
          </w:p>
        </w:tc>
        <w:tc>
          <w:tcPr>
            <w:tcW w:w="3830" w:type="dxa"/>
          </w:tcPr>
          <w:p w14:paraId="1AC1B0A4" w14:textId="77777777" w:rsidR="0052258A" w:rsidRPr="007A7E5C" w:rsidRDefault="0052258A" w:rsidP="00896364">
            <w:pPr>
              <w:pStyle w:val="TAH"/>
              <w:rPr>
                <w:lang w:eastAsia="zh-CN"/>
              </w:rPr>
            </w:pPr>
            <w:r w:rsidRPr="007A7E5C">
              <w:rPr>
                <w:lang w:eastAsia="zh-CN"/>
              </w:rPr>
              <w:t>Impact to NWDAF</w:t>
            </w:r>
          </w:p>
        </w:tc>
        <w:tc>
          <w:tcPr>
            <w:tcW w:w="3118" w:type="dxa"/>
          </w:tcPr>
          <w:p w14:paraId="13A239E3" w14:textId="77777777" w:rsidR="0052258A" w:rsidRPr="007A7E5C" w:rsidRDefault="0052258A" w:rsidP="00896364">
            <w:pPr>
              <w:pStyle w:val="TAH"/>
              <w:rPr>
                <w:lang w:eastAsia="zh-CN"/>
              </w:rPr>
            </w:pPr>
            <w:r w:rsidRPr="007A7E5C">
              <w:rPr>
                <w:lang w:eastAsia="zh-CN"/>
              </w:rPr>
              <w:t>Impact to other NFs</w:t>
            </w:r>
          </w:p>
        </w:tc>
      </w:tr>
      <w:tr w:rsidR="0052258A" w:rsidRPr="007A7E5C" w14:paraId="1E1A6EFD" w14:textId="77777777" w:rsidTr="00896364">
        <w:trPr>
          <w:cantSplit/>
          <w:trHeight w:val="191"/>
        </w:trPr>
        <w:tc>
          <w:tcPr>
            <w:tcW w:w="452" w:type="dxa"/>
          </w:tcPr>
          <w:p w14:paraId="1F2BF235" w14:textId="77777777" w:rsidR="0052258A" w:rsidRPr="007A7E5C" w:rsidRDefault="0052258A" w:rsidP="00896364">
            <w:pPr>
              <w:pStyle w:val="TAC"/>
              <w:rPr>
                <w:lang w:eastAsia="zh-CN"/>
              </w:rPr>
            </w:pPr>
            <w:r w:rsidRPr="007A7E5C">
              <w:rPr>
                <w:lang w:eastAsia="zh-CN"/>
              </w:rPr>
              <w:t>13</w:t>
            </w:r>
          </w:p>
        </w:tc>
        <w:tc>
          <w:tcPr>
            <w:tcW w:w="2126" w:type="dxa"/>
          </w:tcPr>
          <w:p w14:paraId="73F7ACFF" w14:textId="77777777" w:rsidR="0052258A" w:rsidRPr="007A7E5C" w:rsidRDefault="0052258A" w:rsidP="00896364">
            <w:pPr>
              <w:pStyle w:val="TAC"/>
              <w:jc w:val="left"/>
              <w:rPr>
                <w:lang w:eastAsia="zh-CN"/>
              </w:rPr>
            </w:pPr>
            <w:r w:rsidRPr="007A7E5C">
              <w:rPr>
                <w:lang w:eastAsia="zh-CN"/>
              </w:rPr>
              <w:t>Time coordination.</w:t>
            </w:r>
          </w:p>
        </w:tc>
        <w:tc>
          <w:tcPr>
            <w:tcW w:w="3830" w:type="dxa"/>
          </w:tcPr>
          <w:p w14:paraId="7FB4B95B" w14:textId="77777777" w:rsidR="0052258A" w:rsidRPr="007A7E5C" w:rsidRDefault="0052258A" w:rsidP="00896364">
            <w:pPr>
              <w:pStyle w:val="TAC"/>
              <w:jc w:val="left"/>
              <w:rPr>
                <w:lang w:eastAsia="zh-CN"/>
              </w:rPr>
            </w:pPr>
            <w:r w:rsidRPr="007A7E5C">
              <w:rPr>
                <w:lang w:eastAsia="zh-CN"/>
              </w:rPr>
              <w:t>Include revised waiting time in error response</w:t>
            </w:r>
          </w:p>
        </w:tc>
        <w:tc>
          <w:tcPr>
            <w:tcW w:w="3118" w:type="dxa"/>
          </w:tcPr>
          <w:p w14:paraId="5337C8AD" w14:textId="77777777" w:rsidR="0052258A" w:rsidRPr="007A7E5C" w:rsidRDefault="0052258A" w:rsidP="00896364">
            <w:pPr>
              <w:pStyle w:val="TAC"/>
              <w:jc w:val="left"/>
              <w:rPr>
                <w:lang w:eastAsia="zh-CN"/>
              </w:rPr>
            </w:pPr>
          </w:p>
        </w:tc>
      </w:tr>
      <w:tr w:rsidR="0052258A" w:rsidRPr="007A7E5C" w14:paraId="4ACC0DDB" w14:textId="77777777" w:rsidTr="00896364">
        <w:trPr>
          <w:cantSplit/>
          <w:trHeight w:val="191"/>
        </w:trPr>
        <w:tc>
          <w:tcPr>
            <w:tcW w:w="452" w:type="dxa"/>
          </w:tcPr>
          <w:p w14:paraId="7720A717" w14:textId="77777777" w:rsidR="0052258A" w:rsidRPr="007A7E5C" w:rsidRDefault="0052258A" w:rsidP="00896364">
            <w:pPr>
              <w:pStyle w:val="TAC"/>
              <w:rPr>
                <w:lang w:eastAsia="zh-CN"/>
              </w:rPr>
            </w:pPr>
            <w:r w:rsidRPr="007A7E5C">
              <w:rPr>
                <w:lang w:eastAsia="zh-CN"/>
              </w:rPr>
              <w:t>20</w:t>
            </w:r>
          </w:p>
        </w:tc>
        <w:tc>
          <w:tcPr>
            <w:tcW w:w="2126" w:type="dxa"/>
          </w:tcPr>
          <w:p w14:paraId="3AB70CA0" w14:textId="77777777" w:rsidR="0052258A" w:rsidRPr="007A7E5C" w:rsidRDefault="0052258A" w:rsidP="00896364">
            <w:pPr>
              <w:pStyle w:val="TAC"/>
              <w:jc w:val="left"/>
              <w:rPr>
                <w:lang w:eastAsia="zh-CN"/>
              </w:rPr>
            </w:pPr>
            <w:r w:rsidRPr="007A7E5C">
              <w:rPr>
                <w:lang w:eastAsia="zh-CN"/>
              </w:rPr>
              <w:t>Abnormal behaviour Analytics interactions.</w:t>
            </w:r>
          </w:p>
        </w:tc>
        <w:tc>
          <w:tcPr>
            <w:tcW w:w="3830" w:type="dxa"/>
          </w:tcPr>
          <w:p w14:paraId="1B6C25ED" w14:textId="77777777" w:rsidR="0052258A" w:rsidRPr="007A7E5C" w:rsidRDefault="0052258A" w:rsidP="00896364">
            <w:pPr>
              <w:pStyle w:val="TAC"/>
              <w:jc w:val="left"/>
              <w:rPr>
                <w:lang w:eastAsia="zh-CN"/>
              </w:rPr>
            </w:pPr>
            <w:r w:rsidRPr="007A7E5C">
              <w:rPr>
                <w:lang w:eastAsia="zh-CN"/>
              </w:rPr>
              <w:t>Provide observed time window for abnormal behaviour.</w:t>
            </w:r>
          </w:p>
          <w:p w14:paraId="1EF7B9BC" w14:textId="77777777" w:rsidR="0052258A" w:rsidRPr="007A7E5C" w:rsidRDefault="0052258A" w:rsidP="00896364">
            <w:pPr>
              <w:pStyle w:val="TAC"/>
              <w:jc w:val="left"/>
              <w:rPr>
                <w:lang w:eastAsia="zh-CN"/>
              </w:rPr>
            </w:pPr>
          </w:p>
          <w:p w14:paraId="209D2376" w14:textId="77777777" w:rsidR="0052258A" w:rsidRPr="007A7E5C" w:rsidRDefault="0052258A" w:rsidP="00896364">
            <w:pPr>
              <w:pStyle w:val="TAC"/>
              <w:jc w:val="left"/>
              <w:rPr>
                <w:lang w:eastAsia="zh-CN"/>
              </w:rPr>
            </w:pPr>
            <w:r w:rsidRPr="007A7E5C">
              <w:rPr>
                <w:lang w:eastAsia="zh-CN"/>
              </w:rPr>
              <w:t>Obtain abnormal UE list and related analytics.</w:t>
            </w:r>
          </w:p>
          <w:p w14:paraId="47662841" w14:textId="77777777" w:rsidR="0052258A" w:rsidRPr="007A7E5C" w:rsidRDefault="0052258A" w:rsidP="00896364">
            <w:pPr>
              <w:pStyle w:val="TAC"/>
              <w:jc w:val="left"/>
              <w:rPr>
                <w:lang w:eastAsia="zh-CN"/>
              </w:rPr>
            </w:pPr>
          </w:p>
          <w:p w14:paraId="35231CE8" w14:textId="77777777" w:rsidR="0052258A" w:rsidRPr="007A7E5C" w:rsidRDefault="0052258A" w:rsidP="00896364">
            <w:pPr>
              <w:pStyle w:val="TAC"/>
              <w:jc w:val="left"/>
              <w:rPr>
                <w:lang w:eastAsia="zh-CN"/>
              </w:rPr>
            </w:pPr>
            <w:r w:rsidRPr="007A7E5C">
              <w:rPr>
                <w:lang w:eastAsia="zh-CN"/>
              </w:rPr>
              <w:t>Determine when abnormal situation occurs and when it is resolved.</w:t>
            </w:r>
          </w:p>
          <w:p w14:paraId="1F18BB36" w14:textId="77777777" w:rsidR="0052258A" w:rsidRPr="007A7E5C" w:rsidRDefault="0052258A" w:rsidP="00896364">
            <w:pPr>
              <w:pStyle w:val="TAC"/>
              <w:jc w:val="left"/>
              <w:rPr>
                <w:lang w:eastAsia="zh-CN"/>
              </w:rPr>
            </w:pPr>
          </w:p>
          <w:p w14:paraId="12D2D2AC" w14:textId="77777777" w:rsidR="0052258A" w:rsidRPr="007A7E5C" w:rsidRDefault="0052258A" w:rsidP="00896364">
            <w:pPr>
              <w:pStyle w:val="TAC"/>
              <w:jc w:val="left"/>
              <w:rPr>
                <w:lang w:eastAsia="zh-CN"/>
              </w:rPr>
            </w:pPr>
            <w:r w:rsidRPr="007A7E5C">
              <w:rPr>
                <w:lang w:eastAsia="zh-CN"/>
              </w:rPr>
              <w:t>Train a new model and generate new Analytics in case of abnormal behaviour situation.</w:t>
            </w:r>
          </w:p>
        </w:tc>
        <w:tc>
          <w:tcPr>
            <w:tcW w:w="3118" w:type="dxa"/>
          </w:tcPr>
          <w:p w14:paraId="3CE8D1F9" w14:textId="77777777" w:rsidR="0052258A" w:rsidRPr="007A7E5C" w:rsidRDefault="0052258A" w:rsidP="00896364">
            <w:pPr>
              <w:pStyle w:val="TAC"/>
              <w:jc w:val="left"/>
              <w:rPr>
                <w:lang w:eastAsia="zh-CN"/>
              </w:rPr>
            </w:pPr>
          </w:p>
        </w:tc>
      </w:tr>
      <w:tr w:rsidR="0052258A" w:rsidRPr="007A7E5C" w14:paraId="62F47B34" w14:textId="77777777" w:rsidTr="00896364">
        <w:trPr>
          <w:cantSplit/>
          <w:trHeight w:val="191"/>
        </w:trPr>
        <w:tc>
          <w:tcPr>
            <w:tcW w:w="452" w:type="dxa"/>
          </w:tcPr>
          <w:p w14:paraId="113C6094" w14:textId="77777777" w:rsidR="0052258A" w:rsidRPr="007A7E5C" w:rsidRDefault="0052258A" w:rsidP="00896364">
            <w:pPr>
              <w:pStyle w:val="TAC"/>
              <w:rPr>
                <w:lang w:eastAsia="zh-CN"/>
              </w:rPr>
            </w:pPr>
            <w:r w:rsidRPr="007A7E5C">
              <w:rPr>
                <w:lang w:eastAsia="zh-CN"/>
              </w:rPr>
              <w:t>25</w:t>
            </w:r>
          </w:p>
        </w:tc>
        <w:tc>
          <w:tcPr>
            <w:tcW w:w="2126" w:type="dxa"/>
          </w:tcPr>
          <w:p w14:paraId="5451D552" w14:textId="77777777" w:rsidR="0052258A" w:rsidRPr="007A7E5C" w:rsidRDefault="0052258A" w:rsidP="00896364">
            <w:pPr>
              <w:pStyle w:val="TAC"/>
              <w:jc w:val="left"/>
              <w:rPr>
                <w:lang w:eastAsia="zh-CN"/>
              </w:rPr>
            </w:pPr>
            <w:r w:rsidRPr="007A7E5C">
              <w:rPr>
                <w:lang w:eastAsia="zh-CN"/>
              </w:rPr>
              <w:t>UE mobility analytics exposure.</w:t>
            </w:r>
          </w:p>
        </w:tc>
        <w:tc>
          <w:tcPr>
            <w:tcW w:w="3830" w:type="dxa"/>
          </w:tcPr>
          <w:p w14:paraId="62719689" w14:textId="77777777" w:rsidR="0052258A" w:rsidRPr="007A7E5C" w:rsidRDefault="0052258A" w:rsidP="00896364">
            <w:pPr>
              <w:pStyle w:val="TAC"/>
              <w:jc w:val="left"/>
              <w:rPr>
                <w:rFonts w:eastAsia="DengXian"/>
                <w:lang w:eastAsia="zh-CN"/>
              </w:rPr>
            </w:pPr>
            <w:r w:rsidRPr="007A7E5C">
              <w:rPr>
                <w:lang w:eastAsia="zh-CN"/>
              </w:rPr>
              <w:t>Store UE mobility analytics for certain time, e.g. 2 weeks.</w:t>
            </w:r>
          </w:p>
          <w:p w14:paraId="3AA8E740" w14:textId="77777777" w:rsidR="0052258A" w:rsidRPr="007A7E5C" w:rsidRDefault="0052258A" w:rsidP="00896364">
            <w:pPr>
              <w:pStyle w:val="TAC"/>
              <w:jc w:val="left"/>
              <w:rPr>
                <w:lang w:eastAsia="zh-CN"/>
              </w:rPr>
            </w:pPr>
            <w:r w:rsidRPr="007A7E5C">
              <w:rPr>
                <w:lang w:eastAsia="zh-CN"/>
              </w:rPr>
              <w:t>See NOTE.</w:t>
            </w:r>
          </w:p>
        </w:tc>
        <w:tc>
          <w:tcPr>
            <w:tcW w:w="3118" w:type="dxa"/>
          </w:tcPr>
          <w:p w14:paraId="7CBC6826" w14:textId="77777777" w:rsidR="0052258A" w:rsidRPr="007A7E5C" w:rsidRDefault="0052258A" w:rsidP="00896364">
            <w:pPr>
              <w:pStyle w:val="TAC"/>
              <w:jc w:val="left"/>
              <w:rPr>
                <w:lang w:eastAsia="zh-CN"/>
              </w:rPr>
            </w:pPr>
            <w:r w:rsidRPr="007A7E5C">
              <w:rPr>
                <w:lang w:eastAsia="zh-CN"/>
              </w:rPr>
              <w:t>See NOTE.</w:t>
            </w:r>
          </w:p>
        </w:tc>
      </w:tr>
      <w:tr w:rsidR="0052258A" w:rsidRPr="007A7E5C" w14:paraId="6C00ACC5" w14:textId="77777777" w:rsidTr="00896364">
        <w:trPr>
          <w:cantSplit/>
          <w:trHeight w:val="191"/>
        </w:trPr>
        <w:tc>
          <w:tcPr>
            <w:tcW w:w="452" w:type="dxa"/>
          </w:tcPr>
          <w:p w14:paraId="58276E67" w14:textId="77777777" w:rsidR="0052258A" w:rsidRPr="007A7E5C" w:rsidRDefault="0052258A" w:rsidP="00896364">
            <w:pPr>
              <w:pStyle w:val="TAC"/>
              <w:rPr>
                <w:lang w:eastAsia="zh-CN"/>
              </w:rPr>
            </w:pPr>
            <w:r w:rsidRPr="007A7E5C">
              <w:rPr>
                <w:lang w:eastAsia="zh-CN"/>
              </w:rPr>
              <w:t>24</w:t>
            </w:r>
          </w:p>
        </w:tc>
        <w:tc>
          <w:tcPr>
            <w:tcW w:w="2126" w:type="dxa"/>
          </w:tcPr>
          <w:p w14:paraId="7BC35090" w14:textId="77777777" w:rsidR="0052258A" w:rsidRPr="007A7E5C" w:rsidRDefault="0052258A" w:rsidP="00896364">
            <w:pPr>
              <w:pStyle w:val="TAC"/>
              <w:jc w:val="left"/>
              <w:rPr>
                <w:lang w:eastAsia="zh-CN"/>
              </w:rPr>
            </w:pPr>
            <w:r w:rsidRPr="007A7E5C">
              <w:rPr>
                <w:lang w:eastAsia="zh-CN"/>
              </w:rPr>
              <w:t>Federated Learning.</w:t>
            </w:r>
          </w:p>
        </w:tc>
        <w:tc>
          <w:tcPr>
            <w:tcW w:w="3830" w:type="dxa"/>
          </w:tcPr>
          <w:p w14:paraId="0EF69AC7" w14:textId="77777777" w:rsidR="0052258A" w:rsidRPr="007A7E5C" w:rsidRDefault="0052258A" w:rsidP="00896364">
            <w:pPr>
              <w:pStyle w:val="TAC"/>
              <w:jc w:val="left"/>
              <w:rPr>
                <w:lang w:eastAsia="zh-CN"/>
              </w:rPr>
            </w:pPr>
            <w:r w:rsidRPr="007A7E5C">
              <w:rPr>
                <w:lang w:eastAsia="zh-CN"/>
              </w:rPr>
              <w:t>Federated Learning, incl. determining and distributing the initial Federated Learning parameters.</w:t>
            </w:r>
          </w:p>
          <w:p w14:paraId="259C7E84" w14:textId="77777777" w:rsidR="0052258A" w:rsidRPr="007A7E5C" w:rsidRDefault="0052258A" w:rsidP="00896364">
            <w:pPr>
              <w:pStyle w:val="TAC"/>
              <w:jc w:val="left"/>
              <w:rPr>
                <w:lang w:eastAsia="zh-CN"/>
              </w:rPr>
            </w:pPr>
          </w:p>
          <w:p w14:paraId="7FAE4698" w14:textId="77777777" w:rsidR="0052258A" w:rsidRPr="007A7E5C" w:rsidRDefault="0052258A" w:rsidP="00896364">
            <w:pPr>
              <w:pStyle w:val="TAC"/>
              <w:jc w:val="left"/>
              <w:rPr>
                <w:lang w:eastAsia="zh-CN"/>
              </w:rPr>
            </w:pPr>
            <w:r w:rsidRPr="007A7E5C">
              <w:rPr>
                <w:lang w:eastAsia="zh-CN"/>
              </w:rPr>
              <w:t>Expose/collect and aggregate ML model and local ML model information to perform Federated Learning among the NWDAFs.</w:t>
            </w:r>
          </w:p>
        </w:tc>
        <w:tc>
          <w:tcPr>
            <w:tcW w:w="3118" w:type="dxa"/>
          </w:tcPr>
          <w:p w14:paraId="5BD741B5" w14:textId="77777777" w:rsidR="0052258A" w:rsidRPr="007A7E5C" w:rsidRDefault="0052258A" w:rsidP="00896364">
            <w:pPr>
              <w:pStyle w:val="TAC"/>
              <w:jc w:val="left"/>
              <w:rPr>
                <w:lang w:eastAsia="zh-CN"/>
              </w:rPr>
            </w:pPr>
            <w:r w:rsidRPr="007A7E5C">
              <w:rPr>
                <w:lang w:eastAsia="zh-CN"/>
              </w:rPr>
              <w:t>NRF: Register NWDAF capability to support Federated Learning.</w:t>
            </w:r>
          </w:p>
        </w:tc>
      </w:tr>
      <w:tr w:rsidR="0052258A" w:rsidRPr="007A7E5C" w14:paraId="469271F2" w14:textId="77777777" w:rsidTr="00896364">
        <w:trPr>
          <w:cantSplit/>
          <w:trHeight w:val="191"/>
        </w:trPr>
        <w:tc>
          <w:tcPr>
            <w:tcW w:w="452" w:type="dxa"/>
          </w:tcPr>
          <w:p w14:paraId="70F0F09C" w14:textId="77777777" w:rsidR="0052258A" w:rsidRPr="007A7E5C" w:rsidRDefault="0052258A" w:rsidP="00896364">
            <w:pPr>
              <w:pStyle w:val="TAC"/>
              <w:rPr>
                <w:lang w:eastAsia="zh-CN"/>
              </w:rPr>
            </w:pPr>
            <w:r w:rsidRPr="007A7E5C">
              <w:rPr>
                <w:lang w:eastAsia="zh-CN"/>
              </w:rPr>
              <w:t>56</w:t>
            </w:r>
          </w:p>
        </w:tc>
        <w:tc>
          <w:tcPr>
            <w:tcW w:w="2126" w:type="dxa"/>
          </w:tcPr>
          <w:p w14:paraId="664B7200" w14:textId="77777777" w:rsidR="0052258A" w:rsidRPr="007A7E5C" w:rsidRDefault="0052258A" w:rsidP="00896364">
            <w:pPr>
              <w:pStyle w:val="TAC"/>
              <w:jc w:val="left"/>
              <w:rPr>
                <w:lang w:eastAsia="zh-CN"/>
              </w:rPr>
            </w:pPr>
            <w:r w:rsidRPr="007A7E5C">
              <w:rPr>
                <w:lang w:eastAsia="zh-CN"/>
              </w:rPr>
              <w:t>Trained ML model sharing.</w:t>
            </w:r>
          </w:p>
        </w:tc>
        <w:tc>
          <w:tcPr>
            <w:tcW w:w="3830" w:type="dxa"/>
          </w:tcPr>
          <w:p w14:paraId="77616867" w14:textId="77777777" w:rsidR="0052258A" w:rsidRPr="007A7E5C" w:rsidRDefault="0052258A" w:rsidP="00896364">
            <w:pPr>
              <w:pStyle w:val="TAC"/>
              <w:jc w:val="left"/>
              <w:rPr>
                <w:lang w:eastAsia="zh-CN"/>
              </w:rPr>
            </w:pPr>
            <w:r w:rsidRPr="007A7E5C">
              <w:rPr>
                <w:lang w:eastAsia="zh-CN"/>
              </w:rPr>
              <w:t>Expose/receive trained model/parameters.</w:t>
            </w:r>
          </w:p>
          <w:p w14:paraId="6EEF21AA" w14:textId="77777777" w:rsidR="0052258A" w:rsidRPr="007A7E5C" w:rsidRDefault="0052258A" w:rsidP="00896364">
            <w:pPr>
              <w:pStyle w:val="TAC"/>
              <w:jc w:val="left"/>
              <w:rPr>
                <w:lang w:eastAsia="zh-CN"/>
              </w:rPr>
            </w:pPr>
          </w:p>
          <w:p w14:paraId="66EB6679" w14:textId="77777777" w:rsidR="0052258A" w:rsidRPr="007A7E5C" w:rsidRDefault="0052258A" w:rsidP="00896364">
            <w:pPr>
              <w:pStyle w:val="TAC"/>
              <w:jc w:val="left"/>
              <w:rPr>
                <w:lang w:eastAsia="zh-CN"/>
              </w:rPr>
            </w:pPr>
            <w:r w:rsidRPr="007A7E5C">
              <w:rPr>
                <w:lang w:eastAsia="zh-CN"/>
              </w:rPr>
              <w:t>NWDAF Profile in NRF includes provided ML models.</w:t>
            </w:r>
          </w:p>
        </w:tc>
        <w:tc>
          <w:tcPr>
            <w:tcW w:w="3118" w:type="dxa"/>
          </w:tcPr>
          <w:p w14:paraId="6FC72990" w14:textId="77777777" w:rsidR="0052258A" w:rsidRPr="007A7E5C" w:rsidRDefault="0052258A" w:rsidP="00896364">
            <w:pPr>
              <w:pStyle w:val="TAC"/>
              <w:jc w:val="left"/>
              <w:rPr>
                <w:lang w:eastAsia="zh-CN"/>
              </w:rPr>
            </w:pPr>
          </w:p>
        </w:tc>
      </w:tr>
      <w:tr w:rsidR="0052258A" w:rsidRPr="007A7E5C" w14:paraId="1E46624D" w14:textId="77777777" w:rsidTr="00896364">
        <w:trPr>
          <w:cantSplit/>
          <w:trHeight w:val="191"/>
        </w:trPr>
        <w:tc>
          <w:tcPr>
            <w:tcW w:w="9526" w:type="dxa"/>
            <w:gridSpan w:val="4"/>
          </w:tcPr>
          <w:p w14:paraId="7B2A3BD5" w14:textId="77777777" w:rsidR="0052258A" w:rsidRPr="007A7E5C" w:rsidRDefault="0052258A" w:rsidP="00896364">
            <w:pPr>
              <w:pStyle w:val="NO"/>
              <w:rPr>
                <w:lang w:eastAsia="zh-CN"/>
              </w:rPr>
            </w:pPr>
            <w:r w:rsidRPr="007A7E5C">
              <w:rPr>
                <w:lang w:eastAsia="zh-CN"/>
              </w:rPr>
              <w:t>NOTE:</w:t>
            </w:r>
            <w:r w:rsidRPr="007A7E5C">
              <w:rPr>
                <w:lang w:eastAsia="zh-CN"/>
              </w:rPr>
              <w:tab/>
              <w:t>The solution does not provide an Impacts clause.</w:t>
            </w:r>
          </w:p>
        </w:tc>
      </w:tr>
    </w:tbl>
    <w:p w14:paraId="75011AB2" w14:textId="77777777" w:rsidR="006231D3" w:rsidRPr="0052258A" w:rsidRDefault="006231D3" w:rsidP="00770D31">
      <w:pPr>
        <w:pStyle w:val="B1"/>
        <w:ind w:left="0" w:firstLine="0"/>
        <w:rPr>
          <w:noProof/>
          <w:lang w:eastAsia="ko-KR"/>
        </w:rPr>
      </w:pPr>
    </w:p>
    <w:p w14:paraId="452A7650" w14:textId="527D7E17" w:rsidR="0052258A" w:rsidRDefault="00250774" w:rsidP="007634AF">
      <w:pPr>
        <w:keepNext/>
        <w:keepLines/>
        <w:overflowPunct/>
        <w:autoSpaceDE/>
        <w:autoSpaceDN/>
        <w:adjustRightInd/>
        <w:spacing w:before="120"/>
        <w:ind w:left="1134" w:hanging="1134"/>
        <w:jc w:val="center"/>
        <w:textAlignment w:val="auto"/>
        <w:outlineLvl w:val="2"/>
        <w:rPr>
          <w:noProof/>
          <w:color w:val="FF0000"/>
          <w:sz w:val="36"/>
          <w:szCs w:val="36"/>
          <w:lang w:eastAsia="ko-KR"/>
        </w:rPr>
      </w:pPr>
      <w:r w:rsidRPr="00C91B83">
        <w:rPr>
          <w:noProof/>
          <w:color w:val="FF0000"/>
          <w:sz w:val="36"/>
          <w:szCs w:val="36"/>
          <w:lang w:eastAsia="ko-KR"/>
        </w:rPr>
        <w:t xml:space="preserve">*** End of the </w:t>
      </w:r>
      <w:r w:rsidR="0052258A">
        <w:rPr>
          <w:noProof/>
          <w:color w:val="FF0000"/>
          <w:sz w:val="36"/>
          <w:szCs w:val="36"/>
          <w:lang w:eastAsia="ko-KR"/>
        </w:rPr>
        <w:t xml:space="preserve">1st </w:t>
      </w:r>
      <w:r w:rsidRPr="00C91B83">
        <w:rPr>
          <w:noProof/>
          <w:color w:val="FF0000"/>
          <w:sz w:val="36"/>
          <w:szCs w:val="36"/>
          <w:lang w:eastAsia="ko-KR"/>
        </w:rPr>
        <w:t>change ***</w:t>
      </w:r>
    </w:p>
    <w:p w14:paraId="335B0DA0" w14:textId="4E82D9FE" w:rsidR="0052258A" w:rsidRDefault="0052258A" w:rsidP="0052258A">
      <w:pPr>
        <w:keepNext/>
        <w:keepLines/>
        <w:overflowPunct/>
        <w:autoSpaceDE/>
        <w:autoSpaceDN/>
        <w:adjustRightInd/>
        <w:spacing w:before="120"/>
        <w:ind w:left="1134" w:hanging="1134"/>
        <w:textAlignment w:val="auto"/>
        <w:outlineLvl w:val="2"/>
        <w:rPr>
          <w:noProof/>
          <w:color w:val="FF0000"/>
          <w:sz w:val="36"/>
          <w:szCs w:val="36"/>
          <w:lang w:eastAsia="ko-KR"/>
        </w:rPr>
      </w:pPr>
    </w:p>
    <w:p w14:paraId="4AAC1FE4" w14:textId="4500C267" w:rsidR="0052258A" w:rsidRDefault="0052258A" w:rsidP="0052258A">
      <w:pPr>
        <w:ind w:right="-99"/>
        <w:jc w:val="center"/>
        <w:rPr>
          <w:noProof/>
          <w:color w:val="FF0000"/>
          <w:sz w:val="36"/>
          <w:szCs w:val="36"/>
          <w:lang w:eastAsia="ko-KR"/>
        </w:rPr>
      </w:pPr>
      <w:r w:rsidRPr="00C91B83">
        <w:rPr>
          <w:noProof/>
          <w:color w:val="FF0000"/>
          <w:sz w:val="36"/>
          <w:szCs w:val="36"/>
          <w:lang w:eastAsia="ko-KR"/>
        </w:rPr>
        <w:t xml:space="preserve">*** Start of the </w:t>
      </w:r>
      <w:r>
        <w:rPr>
          <w:noProof/>
          <w:color w:val="FF0000"/>
          <w:sz w:val="36"/>
          <w:szCs w:val="36"/>
          <w:lang w:eastAsia="ko-KR"/>
        </w:rPr>
        <w:t xml:space="preserve">2nd </w:t>
      </w:r>
      <w:r w:rsidRPr="00C91B83">
        <w:rPr>
          <w:noProof/>
          <w:color w:val="FF0000"/>
          <w:sz w:val="36"/>
          <w:szCs w:val="36"/>
          <w:lang w:eastAsia="ko-KR"/>
        </w:rPr>
        <w:t>change</w:t>
      </w:r>
      <w:r>
        <w:rPr>
          <w:noProof/>
          <w:color w:val="FF0000"/>
          <w:sz w:val="36"/>
          <w:szCs w:val="36"/>
          <w:lang w:eastAsia="ko-KR"/>
        </w:rPr>
        <w:t xml:space="preserve"> </w:t>
      </w:r>
      <w:r w:rsidRPr="00C91B83">
        <w:rPr>
          <w:noProof/>
          <w:color w:val="FF0000"/>
          <w:sz w:val="36"/>
          <w:szCs w:val="36"/>
          <w:lang w:eastAsia="ko-KR"/>
        </w:rPr>
        <w:t>***</w:t>
      </w:r>
    </w:p>
    <w:p w14:paraId="3827041E" w14:textId="77777777" w:rsidR="00F345CD" w:rsidRPr="007A7E5C" w:rsidRDefault="00F345CD" w:rsidP="00F345CD">
      <w:pPr>
        <w:pStyle w:val="3"/>
        <w:rPr>
          <w:sz w:val="18"/>
        </w:rPr>
      </w:pPr>
      <w:bookmarkStart w:id="27" w:name="_Toc54770439"/>
      <w:bookmarkStart w:id="28" w:name="_Toc54779793"/>
      <w:bookmarkStart w:id="29" w:name="_Toc54786753"/>
      <w:bookmarkStart w:id="30" w:name="_Toc55126707"/>
      <w:r w:rsidRPr="007A7E5C">
        <w:t>7.2.5</w:t>
      </w:r>
      <w:r w:rsidRPr="007A7E5C">
        <w:tab/>
        <w:t>Reselection of NWDAF</w:t>
      </w:r>
      <w:bookmarkEnd w:id="27"/>
      <w:bookmarkEnd w:id="28"/>
      <w:bookmarkEnd w:id="29"/>
      <w:bookmarkEnd w:id="30"/>
    </w:p>
    <w:p w14:paraId="4BD5D56E" w14:textId="77777777" w:rsidR="00F345CD" w:rsidRPr="007A7E5C" w:rsidRDefault="00F345CD" w:rsidP="00F345CD">
      <w:pPr>
        <w:jc w:val="both"/>
      </w:pPr>
      <w:r w:rsidRPr="007A7E5C">
        <w:t>Solution #10, #26, #57 and #59 address the reselection aspect of KI #2 in the multiple NWDAF deployment scenario:</w:t>
      </w:r>
    </w:p>
    <w:p w14:paraId="6569B154" w14:textId="77777777" w:rsidR="00F345CD" w:rsidRPr="007A7E5C" w:rsidRDefault="00F345CD" w:rsidP="00F345CD">
      <w:pPr>
        <w:pStyle w:val="B1"/>
      </w:pPr>
      <w:r w:rsidRPr="007A7E5C">
        <w:t>-</w:t>
      </w:r>
      <w:r w:rsidRPr="007A7E5C">
        <w:tab/>
        <w:t>Solution #10, clause 6.10.2.4: Handling of mixed and distributed NWDAF deployments</w:t>
      </w:r>
      <w:r>
        <w:t>.</w:t>
      </w:r>
    </w:p>
    <w:p w14:paraId="22C4D196" w14:textId="77777777" w:rsidR="00F345CD" w:rsidRPr="007A7E5C" w:rsidRDefault="00F345CD" w:rsidP="00F345CD">
      <w:pPr>
        <w:pStyle w:val="B1"/>
      </w:pPr>
      <w:r w:rsidRPr="007A7E5C">
        <w:t>-</w:t>
      </w:r>
      <w:r w:rsidRPr="007A7E5C">
        <w:tab/>
        <w:t>Solution #26: Reselection of NWDAF</w:t>
      </w:r>
      <w:r>
        <w:t>.</w:t>
      </w:r>
    </w:p>
    <w:p w14:paraId="73A93ACF" w14:textId="77777777" w:rsidR="00F345CD" w:rsidRPr="007A7E5C" w:rsidRDefault="00F345CD" w:rsidP="00F345CD">
      <w:pPr>
        <w:pStyle w:val="B1"/>
      </w:pPr>
      <w:r w:rsidRPr="007A7E5C">
        <w:t>-</w:t>
      </w:r>
      <w:r w:rsidRPr="007A7E5C">
        <w:tab/>
        <w:t>Solution #57: Reselection of NWDAF due to mobility change</w:t>
      </w:r>
      <w:r>
        <w:t>.</w:t>
      </w:r>
    </w:p>
    <w:p w14:paraId="3E4216CD" w14:textId="77777777" w:rsidR="00F345CD" w:rsidRPr="007A7E5C" w:rsidRDefault="00F345CD" w:rsidP="00F345CD">
      <w:pPr>
        <w:pStyle w:val="B1"/>
      </w:pPr>
      <w:r w:rsidRPr="007A7E5C">
        <w:t>-</w:t>
      </w:r>
      <w:r w:rsidRPr="007A7E5C">
        <w:tab/>
        <w:t>Solution #59: Analytics handover</w:t>
      </w:r>
      <w:r>
        <w:t>.</w:t>
      </w:r>
    </w:p>
    <w:p w14:paraId="08719D34" w14:textId="77777777" w:rsidR="00F345CD" w:rsidRPr="007A7E5C" w:rsidRDefault="00F345CD" w:rsidP="00F345CD">
      <w:pPr>
        <w:pStyle w:val="B1"/>
        <w:ind w:left="0" w:firstLine="0"/>
      </w:pPr>
      <w:r w:rsidRPr="007A7E5C">
        <w:rPr>
          <w:lang w:eastAsia="ko-KR"/>
        </w:rPr>
        <w:t>C</w:t>
      </w:r>
      <w:r w:rsidRPr="007A7E5C">
        <w:t xml:space="preserve">lause 6.10.2.4 in Solution #10 defines a set of procedures to support change of the serving NWDAF when the change of NWDAF is triggered by NF change. Whether a new NWDAF is required or the old serving NWDAF can be reused is decided by a target NF. When a new NWDAF is selected by a new target NF, the new selected NWDAF may retrieve analytics context information (e.g., analytics data and collected input data) from the old serving NWDAF using </w:t>
      </w:r>
      <w:r w:rsidRPr="007A7E5C">
        <w:rPr>
          <w:lang w:eastAsia="zh-CN"/>
        </w:rPr>
        <w:t>Nnwdaf_AnalyticsInfo service operations</w:t>
      </w:r>
      <w:r w:rsidRPr="007A7E5C">
        <w:t xml:space="preserve">. The solution without DCCF also defines a procedure that supports updating NWDAF service consumers with information of a new NWDAF instance by extending </w:t>
      </w:r>
      <w:r w:rsidRPr="007A7E5C">
        <w:rPr>
          <w:lang w:eastAsia="zh-CN"/>
        </w:rPr>
        <w:t>Namf_Communication_UEContextTransfer</w:t>
      </w:r>
      <w:r w:rsidRPr="007A7E5C">
        <w:t xml:space="preserve">. </w:t>
      </w:r>
      <w:r w:rsidRPr="007A7E5C">
        <w:rPr>
          <w:lang w:eastAsia="ko-KR"/>
        </w:rPr>
        <w:t>The new (target) serving NWDAF notifies the NWDAF service consumer about the relocation.</w:t>
      </w:r>
    </w:p>
    <w:p w14:paraId="09A8887E" w14:textId="77777777" w:rsidR="00F345CD" w:rsidRPr="007A7E5C" w:rsidRDefault="00F345CD" w:rsidP="00F345CD">
      <w:pPr>
        <w:pStyle w:val="B1"/>
        <w:ind w:left="0" w:firstLine="0"/>
      </w:pPr>
      <w:r w:rsidRPr="007A7E5C">
        <w:t xml:space="preserve">Solution #57 defines a set of procedures to support change of the serving NWDAF instance when the change of NWDAF instance is triggered by the mobility of the UE. The serving NWDAF is informed of the UE mobility event by the old (source) AMF or a new (target) AMF, and decides the NWDAF reselection. The serving NWDAF may send analytics context information (e.g., stored analytics data and collected input data) to the new NWADF during the </w:t>
      </w:r>
      <w:r w:rsidRPr="007A7E5C">
        <w:lastRenderedPageBreak/>
        <w:t>reselection procedure using a new Nnwdaf_AnalyticsRelocation service.</w:t>
      </w:r>
      <w:r w:rsidRPr="007A7E5C">
        <w:rPr>
          <w:lang w:eastAsia="ko-KR"/>
        </w:rPr>
        <w:t xml:space="preserve"> The new (target) serving NWDAF notifies the NWDAF service consumer about the reselection.</w:t>
      </w:r>
    </w:p>
    <w:p w14:paraId="218910E2" w14:textId="39179B2A" w:rsidR="00F345CD" w:rsidRPr="007A7E5C" w:rsidRDefault="00F345CD" w:rsidP="00F345CD">
      <w:pPr>
        <w:pStyle w:val="B1"/>
        <w:ind w:left="0" w:firstLine="0"/>
      </w:pPr>
      <w:r w:rsidRPr="007A7E5C">
        <w:t>Solution #26 defines a procedure to support change of the serving NWDAF instance when the change of NWDAF instance is triggered by the old serving NWDAF. The old serving NWDAF may select a new NWDAF instance based on NF profile</w:t>
      </w:r>
      <w:ins w:id="31" w:author="Samsung" w:date="2020-11-02T17:47:00Z">
        <w:r w:rsidR="00D44385">
          <w:t>s</w:t>
        </w:r>
      </w:ins>
      <w:r w:rsidRPr="007A7E5C">
        <w:t xml:space="preserve"> obtained from the NRF and the </w:t>
      </w:r>
      <w:r w:rsidRPr="007A7E5C">
        <w:rPr>
          <w:lang w:eastAsia="ko-KR"/>
        </w:rPr>
        <w:t xml:space="preserve">new </w:t>
      </w:r>
      <w:r w:rsidRPr="007A7E5C">
        <w:t>serving NWDAF informs the consumer NF</w:t>
      </w:r>
      <w:ins w:id="32" w:author="Samsung" w:date="2020-11-02T17:47:00Z">
        <w:r w:rsidR="00D44385">
          <w:t xml:space="preserve"> of the change of the serving NWDAF</w:t>
        </w:r>
      </w:ins>
      <w:r w:rsidRPr="007A7E5C">
        <w:t xml:space="preserve"> after the reselection </w:t>
      </w:r>
      <w:ins w:id="33" w:author="Samsung" w:date="2020-11-02T17:48:00Z">
        <w:r w:rsidR="00D44385">
          <w:t xml:space="preserve">procedure </w:t>
        </w:r>
      </w:ins>
      <w:r w:rsidRPr="007A7E5C">
        <w:t>is finished. The new selected NWDAF may retrieve analytics context information (e.g., analytics data and collected input data) from the old serving NWDAF using a</w:t>
      </w:r>
      <w:ins w:id="34" w:author="Samsung" w:date="2020-11-02T17:48:00Z">
        <w:r w:rsidR="00D44385">
          <w:t>n</w:t>
        </w:r>
      </w:ins>
      <w:r w:rsidRPr="007A7E5C">
        <w:t xml:space="preserve"> </w:t>
      </w:r>
      <w:del w:id="35" w:author="Samsung" w:date="2020-11-02T17:48:00Z">
        <w:r w:rsidRPr="007A7E5C" w:rsidDel="00D44385">
          <w:delText>new</w:delText>
        </w:r>
      </w:del>
      <w:r w:rsidRPr="007A7E5C">
        <w:t xml:space="preserve"> </w:t>
      </w:r>
      <w:r w:rsidRPr="007A7E5C">
        <w:rPr>
          <w:lang w:eastAsia="zh-CN"/>
        </w:rPr>
        <w:t>Nnwdaf_AnalyticsInfo service</w:t>
      </w:r>
      <w:r w:rsidRPr="007A7E5C">
        <w:t>.</w:t>
      </w:r>
    </w:p>
    <w:p w14:paraId="2259700A" w14:textId="77777777" w:rsidR="00F345CD" w:rsidRPr="007A7E5C" w:rsidRDefault="00F345CD" w:rsidP="00F345CD">
      <w:pPr>
        <w:pStyle w:val="B1"/>
        <w:ind w:left="0" w:firstLine="0"/>
      </w:pPr>
      <w:r w:rsidRPr="007A7E5C">
        <w:t xml:space="preserve">Solution #59 defines a set of procedures to support change of the serving NWDAF when the change of NWDAF is triggered by the old serving NWDAF, as like in Solution #26. The old serving NWDAF may select a new NWDAF instance based on NF profile received from the NRF. In the procedure, the old serving NWDAF may send analytics context information (e.g., collected historic data and stored analytics) to selected NWDAFs with analytics context information using an extended </w:t>
      </w:r>
      <w:r w:rsidRPr="007A7E5C">
        <w:rPr>
          <w:rFonts w:eastAsia="SimSun"/>
          <w:lang w:eastAsia="zh-CN"/>
        </w:rPr>
        <w:t>Nnwdaf_AnalyticsSubscription service operation</w:t>
      </w:r>
      <w:r w:rsidRPr="007A7E5C">
        <w:t xml:space="preserve">. The solution also defines the option that the old serving NWDAF may prepare for a reselection by sending analytics context information (e.g., collected historic data and stored analytics) to the potential candidate NWDAFs and select a final target NWDAF when the actual handover is triggered. </w:t>
      </w:r>
      <w:r w:rsidRPr="007A7E5C">
        <w:rPr>
          <w:lang w:eastAsia="ko-KR"/>
        </w:rPr>
        <w:t>The new (target) serving NWDAF notifies the NWDAF service consumer about the successful reselection.</w:t>
      </w:r>
    </w:p>
    <w:p w14:paraId="5C2C037A" w14:textId="77777777" w:rsidR="00F345CD" w:rsidRPr="007A7E5C" w:rsidRDefault="00F345CD" w:rsidP="00F345CD">
      <w:pPr>
        <w:pStyle w:val="B1"/>
        <w:ind w:left="0" w:firstLine="0"/>
        <w:rPr>
          <w:lang w:eastAsia="ko-KR"/>
        </w:rPr>
      </w:pPr>
      <w:r w:rsidRPr="007A7E5C">
        <w:rPr>
          <w:lang w:eastAsia="ko-KR"/>
        </w:rPr>
        <w:t>All solutions have in common that analytics data and input data collected by the old serving NWDAF can be transferred from the old serving NWDAF to the new target NWDAF. Solution #10 and #57 are handling the scenario that the serving NWDAF is changed due to change of the consumer NF which again is triggered by UE mobility. Solution #26 is handling the scenarios that the serving NWDAF is changed by the reselection of NWDAF instances to support, e.g., offloading, load balancing and network resource configuration. Solution #59 is addressing both cases. In solutions #10, #26, #57, #59 the NWDAF service consumer is informed by the target NWDAF, which is inline with AMF relocation procedures as specified in Release-16.</w:t>
      </w:r>
    </w:p>
    <w:p w14:paraId="492EC2BB" w14:textId="59F545BF" w:rsidR="0052258A" w:rsidRPr="00F345CD" w:rsidRDefault="0052258A" w:rsidP="0052258A">
      <w:pPr>
        <w:ind w:right="-99"/>
        <w:jc w:val="center"/>
        <w:rPr>
          <w:noProof/>
          <w:color w:val="FF0000"/>
          <w:sz w:val="36"/>
          <w:szCs w:val="36"/>
          <w:lang w:eastAsia="ko-KR"/>
        </w:rPr>
      </w:pPr>
    </w:p>
    <w:p w14:paraId="31818DC0" w14:textId="56C3D88F" w:rsidR="0052258A" w:rsidRPr="0052258A" w:rsidRDefault="0052258A" w:rsidP="0052258A">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End</w:t>
      </w:r>
      <w:r w:rsidRPr="00C91B83">
        <w:rPr>
          <w:noProof/>
          <w:color w:val="FF0000"/>
          <w:sz w:val="36"/>
          <w:szCs w:val="36"/>
          <w:lang w:eastAsia="ko-KR"/>
        </w:rPr>
        <w:t xml:space="preserve"> of the </w:t>
      </w:r>
      <w:r>
        <w:rPr>
          <w:noProof/>
          <w:color w:val="FF0000"/>
          <w:sz w:val="36"/>
          <w:szCs w:val="36"/>
          <w:lang w:eastAsia="ko-KR"/>
        </w:rPr>
        <w:t xml:space="preserve">2nd </w:t>
      </w:r>
      <w:r w:rsidRPr="00C91B83">
        <w:rPr>
          <w:noProof/>
          <w:color w:val="FF0000"/>
          <w:sz w:val="36"/>
          <w:szCs w:val="36"/>
          <w:lang w:eastAsia="ko-KR"/>
        </w:rPr>
        <w:t>change</w:t>
      </w:r>
      <w:r>
        <w:rPr>
          <w:noProof/>
          <w:color w:val="FF0000"/>
          <w:sz w:val="36"/>
          <w:szCs w:val="36"/>
          <w:lang w:eastAsia="ko-KR"/>
        </w:rPr>
        <w:t xml:space="preserve"> </w:t>
      </w:r>
      <w:r w:rsidRPr="00C91B83">
        <w:rPr>
          <w:noProof/>
          <w:color w:val="FF0000"/>
          <w:sz w:val="36"/>
          <w:szCs w:val="36"/>
          <w:lang w:eastAsia="ko-KR"/>
        </w:rPr>
        <w:t>***</w:t>
      </w:r>
    </w:p>
    <w:p w14:paraId="0812D432" w14:textId="77777777" w:rsidR="0052258A" w:rsidRPr="0052258A" w:rsidRDefault="0052258A" w:rsidP="007634AF">
      <w:pPr>
        <w:keepNext/>
        <w:keepLines/>
        <w:overflowPunct/>
        <w:autoSpaceDE/>
        <w:autoSpaceDN/>
        <w:adjustRightInd/>
        <w:spacing w:before="120"/>
        <w:ind w:left="1134" w:hanging="1134"/>
        <w:jc w:val="center"/>
        <w:textAlignment w:val="auto"/>
        <w:outlineLvl w:val="2"/>
        <w:rPr>
          <w:rFonts w:cs="Arial"/>
          <w:b/>
          <w:noProof/>
          <w:color w:val="C5003D"/>
          <w:szCs w:val="28"/>
        </w:rPr>
      </w:pPr>
    </w:p>
    <w:sectPr w:rsidR="0052258A" w:rsidRPr="0052258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C58B4" w14:textId="77777777" w:rsidR="00B64A66" w:rsidRDefault="00B64A66">
      <w:r>
        <w:separator/>
      </w:r>
    </w:p>
    <w:p w14:paraId="0593B26F" w14:textId="77777777" w:rsidR="00B64A66" w:rsidRDefault="00B64A66"/>
  </w:endnote>
  <w:endnote w:type="continuationSeparator" w:id="0">
    <w:p w14:paraId="06E3C364" w14:textId="77777777" w:rsidR="00B64A66" w:rsidRDefault="00B64A66">
      <w:r>
        <w:continuationSeparator/>
      </w:r>
    </w:p>
    <w:p w14:paraId="6ACB98A2" w14:textId="77777777" w:rsidR="00B64A66" w:rsidRDefault="00B64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2574"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319F990D"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F4D41"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6A50F" w14:textId="77777777" w:rsidR="00B64A66" w:rsidRDefault="00B64A66">
      <w:r>
        <w:separator/>
      </w:r>
    </w:p>
    <w:p w14:paraId="28371E39" w14:textId="77777777" w:rsidR="00B64A66" w:rsidRDefault="00B64A66"/>
  </w:footnote>
  <w:footnote w:type="continuationSeparator" w:id="0">
    <w:p w14:paraId="400449E4" w14:textId="77777777" w:rsidR="00B64A66" w:rsidRDefault="00B64A66">
      <w:r>
        <w:continuationSeparator/>
      </w:r>
    </w:p>
    <w:p w14:paraId="7F9394FA" w14:textId="77777777" w:rsidR="00B64A66" w:rsidRDefault="00B64A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C30FB" w14:textId="77777777" w:rsidR="004C59B1" w:rsidRDefault="004C59B1"/>
  <w:p w14:paraId="4BEFDE1B"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F2598"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7D22696" w14:textId="2FCBE7F9"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A0783">
      <w:rPr>
        <w:rFonts w:ascii="Arial" w:hAnsi="Arial" w:cs="Arial"/>
        <w:b/>
        <w:bCs/>
        <w:noProof/>
        <w:sz w:val="18"/>
        <w:lang w:val="fr-FR"/>
      </w:rPr>
      <w:t>1</w:t>
    </w:r>
    <w:r>
      <w:rPr>
        <w:rFonts w:ascii="Arial" w:hAnsi="Arial" w:cs="Arial"/>
        <w:b/>
        <w:bCs/>
        <w:sz w:val="18"/>
      </w:rPr>
      <w:fldChar w:fldCharType="end"/>
    </w:r>
  </w:p>
  <w:p w14:paraId="041F37B1"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0ED"/>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5990"/>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637D"/>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209D"/>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999"/>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0B26"/>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70B"/>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90C"/>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70"/>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07A"/>
    <w:rsid w:val="00512FA3"/>
    <w:rsid w:val="005148D7"/>
    <w:rsid w:val="005175DD"/>
    <w:rsid w:val="005179F2"/>
    <w:rsid w:val="00517C78"/>
    <w:rsid w:val="00521294"/>
    <w:rsid w:val="005222E5"/>
    <w:rsid w:val="0052258A"/>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AE7"/>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4D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17E02"/>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37AC4"/>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56A"/>
    <w:rsid w:val="00655744"/>
    <w:rsid w:val="00656AC5"/>
    <w:rsid w:val="006604E9"/>
    <w:rsid w:val="00660FB7"/>
    <w:rsid w:val="006612B2"/>
    <w:rsid w:val="00663EB8"/>
    <w:rsid w:val="00664D66"/>
    <w:rsid w:val="00664FF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2288"/>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2E25"/>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C7CE1"/>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17D24"/>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2C9C"/>
    <w:rsid w:val="008D35D3"/>
    <w:rsid w:val="008D3AA5"/>
    <w:rsid w:val="008D5E14"/>
    <w:rsid w:val="008D66A2"/>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00D6"/>
    <w:rsid w:val="00A201EA"/>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B92"/>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8A9"/>
    <w:rsid w:val="00AD4E6D"/>
    <w:rsid w:val="00AD50D9"/>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4A66"/>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22C7"/>
    <w:rsid w:val="00BB3078"/>
    <w:rsid w:val="00BB31DD"/>
    <w:rsid w:val="00BB397C"/>
    <w:rsid w:val="00BB3A80"/>
    <w:rsid w:val="00BB7F08"/>
    <w:rsid w:val="00BC049F"/>
    <w:rsid w:val="00BC0F1B"/>
    <w:rsid w:val="00BC16C9"/>
    <w:rsid w:val="00BC4B88"/>
    <w:rsid w:val="00BC5B7A"/>
    <w:rsid w:val="00BC62BF"/>
    <w:rsid w:val="00BC76B8"/>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4605"/>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1A4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0783"/>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385"/>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18CA"/>
    <w:rsid w:val="00D82197"/>
    <w:rsid w:val="00D83583"/>
    <w:rsid w:val="00D83E6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976"/>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1D87"/>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118"/>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5CD"/>
    <w:rsid w:val="00F34FBB"/>
    <w:rsid w:val="00F36661"/>
    <w:rsid w:val="00F370BA"/>
    <w:rsid w:val="00F374F5"/>
    <w:rsid w:val="00F3795F"/>
    <w:rsid w:val="00F37E85"/>
    <w:rsid w:val="00F40BA5"/>
    <w:rsid w:val="00F40EFA"/>
    <w:rsid w:val="00F40F38"/>
    <w:rsid w:val="00F41F53"/>
    <w:rsid w:val="00F43188"/>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E85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5AIRPNAIUNRU-2028481721-3647</_dlc_DocId>
    <_dlc_DocIdUrl xmlns="71c5aaf6-e6ce-465b-b873-5148d2a4c105">
      <Url>https://nokia.sharepoint.com/sites/c5g/e2earch/_layouts/15/DocIdRedir.aspx?ID=5AIRPNAIUNRU-2028481721-3647</Url>
      <Description>5AIRPNAIUNRU-2028481721-3647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E742C-819D-4B9A-86E7-9759D713A1E1}">
  <ds:schemaRefs>
    <ds:schemaRef ds:uri="Microsoft.SharePoint.Taxonomy.ContentTypeSync"/>
  </ds:schemaRefs>
</ds:datastoreItem>
</file>

<file path=customXml/itemProps2.xml><?xml version="1.0" encoding="utf-8"?>
<ds:datastoreItem xmlns:ds="http://schemas.openxmlformats.org/officeDocument/2006/customXml" ds:itemID="{389901B1-B82F-4E25-8D99-9A20A706944B}">
  <ds:schemaRefs>
    <ds:schemaRef ds:uri="http://schemas.microsoft.com/sharepoint/events"/>
  </ds:schemaRefs>
</ds:datastoreItem>
</file>

<file path=customXml/itemProps3.xml><?xml version="1.0" encoding="utf-8"?>
<ds:datastoreItem xmlns:ds="http://schemas.openxmlformats.org/officeDocument/2006/customXml" ds:itemID="{12F10789-3FF3-4C5C-8623-AFA98D31AF47}">
  <ds:schemaRefs>
    <ds:schemaRef ds:uri="http://schemas.microsoft.com/sharepoint/v3/contenttype/forms"/>
  </ds:schemaRefs>
</ds:datastoreItem>
</file>

<file path=customXml/itemProps4.xml><?xml version="1.0" encoding="utf-8"?>
<ds:datastoreItem xmlns:ds="http://schemas.openxmlformats.org/officeDocument/2006/customXml" ds:itemID="{7AB62A3D-9036-4CB8-994C-79A2CE5940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EDF8C89-A06F-488A-BE0E-C09FAC7B7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82D43F-12E3-4643-A594-172925AD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3030</Words>
  <Characters>17271</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6</cp:revision>
  <cp:lastPrinted>2017-01-31T10:04:00Z</cp:lastPrinted>
  <dcterms:created xsi:type="dcterms:W3CDTF">2020-11-02T08:17:00Z</dcterms:created>
  <dcterms:modified xsi:type="dcterms:W3CDTF">2020-11-09T09:09:00Z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y fmtid="{D5CDD505-2E9C-101B-9397-08002B2CF9AE}" pid="11" name="ContentTypeId">
    <vt:lpwstr>0x010100B82721952339BD4AA67475AA1B500C36</vt:lpwstr>
  </property>
  <property fmtid="{D5CDD505-2E9C-101B-9397-08002B2CF9AE}" pid="12" name="_dlc_DocIdItemGuid">
    <vt:lpwstr>28f1f3d5-509b-4e5d-9a6b-dc01f5840cf7</vt:lpwstr>
  </property>
</Properties>
</file>